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93FB4" w14:textId="0A7440D4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2720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7E1687"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32474CA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4D9FFFF2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2AC75A" w14:textId="2E857EB4" w:rsidR="007D1F1F" w:rsidRPr="00627208" w:rsidRDefault="007D1F1F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9C5EBD0" w14:textId="6A33E3D2" w:rsidR="00560760" w:rsidRPr="00627208" w:rsidRDefault="00560760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ย่อย</w:t>
      </w:r>
    </w:p>
    <w:p w14:paraId="2C10CD66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3D1C79A1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25C56557" w14:textId="42013889" w:rsidR="00DF5F76" w:rsidRDefault="00F855C2" w:rsidP="00065BFA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50B30268" w14:textId="77777777" w:rsidR="009472D2" w:rsidRPr="00627208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357E3A3" w14:textId="6CC26537" w:rsidR="007659F1" w:rsidRDefault="007659F1" w:rsidP="00C94CAD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68158257" w14:textId="77777777" w:rsidR="00067206" w:rsidRPr="00067206" w:rsidRDefault="00067206" w:rsidP="00067206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67206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0E630048" w14:textId="77777777" w:rsidR="004E58EC" w:rsidRPr="00627208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0E78FE" w14:textId="77777777" w:rsidR="00D77AAD" w:rsidRPr="00627208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E255FD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625D9" w14:textId="5DBE55B9" w:rsidR="00361980" w:rsidRPr="00627208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627208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627208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2720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31ED9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38389D">
        <w:rPr>
          <w:rFonts w:asciiTheme="majorBidi" w:hAnsiTheme="majorBidi" w:cstheme="majorBidi"/>
          <w:sz w:val="30"/>
          <w:szCs w:val="30"/>
        </w:rPr>
        <w:t>13</w:t>
      </w:r>
      <w:r w:rsidR="00A6731E">
        <w:rPr>
          <w:rFonts w:asciiTheme="majorBidi" w:hAnsiTheme="majorBidi" w:cstheme="majorBidi"/>
          <w:sz w:val="30"/>
          <w:szCs w:val="30"/>
        </w:rPr>
        <w:t xml:space="preserve"> </w:t>
      </w:r>
      <w:r w:rsidR="00A6731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955382">
        <w:rPr>
          <w:rFonts w:asciiTheme="majorBidi" w:hAnsiTheme="majorBidi" w:cstheme="majorBidi"/>
          <w:sz w:val="30"/>
          <w:szCs w:val="30"/>
        </w:rPr>
        <w:t>256</w:t>
      </w:r>
      <w:r w:rsidR="00A6731E">
        <w:rPr>
          <w:rFonts w:asciiTheme="majorBidi" w:hAnsiTheme="majorBidi" w:cstheme="majorBidi"/>
          <w:sz w:val="30"/>
          <w:szCs w:val="30"/>
        </w:rPr>
        <w:t>9</w:t>
      </w:r>
    </w:p>
    <w:p w14:paraId="23A6D332" w14:textId="77777777" w:rsidR="00E5413F" w:rsidRPr="00E255FD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B3788" w14:textId="635BE347" w:rsidR="00515797" w:rsidRPr="00627208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E255FD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5C973" w14:textId="2FD558B7" w:rsidR="000E046F" w:rsidRPr="00627208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A6731E">
        <w:rPr>
          <w:rFonts w:asciiTheme="majorBidi" w:hAnsiTheme="majorBidi" w:cstheme="majorBidi"/>
          <w:sz w:val="30"/>
          <w:szCs w:val="30"/>
        </w:rPr>
        <w:t>8</w:t>
      </w:r>
    </w:p>
    <w:p w14:paraId="300E17FF" w14:textId="77777777" w:rsidR="00BC6A20" w:rsidRPr="00E255FD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F7B8E" w14:textId="29345D02" w:rsidR="00C13362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A6731E">
        <w:rPr>
          <w:rFonts w:asciiTheme="majorBidi" w:hAnsiTheme="majorBidi" w:cstheme="majorBidi"/>
          <w:sz w:val="30"/>
          <w:szCs w:val="30"/>
        </w:rPr>
        <w:t>8</w:t>
      </w:r>
    </w:p>
    <w:p w14:paraId="772D41E3" w14:textId="77777777" w:rsidR="00683BAD" w:rsidRPr="00E255FD" w:rsidRDefault="00683BAD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E0957" w14:textId="77777777" w:rsidR="008B61AD" w:rsidRPr="00627208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E255FD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4F604" w14:textId="30F8F19E" w:rsidR="005A70CB" w:rsidRDefault="00A74EB5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บริษัทย่อย </w:t>
      </w:r>
      <w:r w:rsidR="008A5B1A" w:rsidRPr="008A5B1A">
        <w:rPr>
          <w:rFonts w:asciiTheme="majorBidi" w:hAnsiTheme="majorBidi"/>
          <w:sz w:val="30"/>
          <w:szCs w:val="30"/>
          <w:cs/>
        </w:rPr>
        <w:t xml:space="preserve">บริษัทร่วมและการร่วมค้าที่มีการเปลี่ยนแปลงอย่างมีสาระสำคัญได้เปิดเผยในหมายเหตุข้อ </w:t>
      </w:r>
      <w:r w:rsidR="00DA094D">
        <w:rPr>
          <w:rFonts w:asciiTheme="majorBidi" w:hAnsiTheme="majorBidi"/>
          <w:sz w:val="30"/>
          <w:szCs w:val="30"/>
        </w:rPr>
        <w:t>4</w:t>
      </w:r>
      <w:r>
        <w:rPr>
          <w:rFonts w:asciiTheme="majorBidi" w:hAnsi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/>
          <w:sz w:val="30"/>
          <w:szCs w:val="30"/>
        </w:rPr>
        <w:t>5</w:t>
      </w:r>
      <w:r w:rsidR="008A5B1A" w:rsidRPr="008A5B1A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2C5EA91A" w14:textId="77777777" w:rsidR="008A5B1A" w:rsidRPr="00E255FD" w:rsidRDefault="008A5B1A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EB7E4" w14:textId="37B9B87D" w:rsidR="008B61AD" w:rsidRPr="00715F99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715F99">
        <w:rPr>
          <w:rFonts w:asciiTheme="majorBidi" w:hAnsiTheme="majorBidi" w:cstheme="majorBidi"/>
          <w:spacing w:val="-8"/>
          <w:sz w:val="30"/>
          <w:szCs w:val="30"/>
          <w:cs/>
        </w:rPr>
        <w:t>น</w:t>
      </w:r>
      <w:r w:rsidR="00AF5A01" w:rsidRPr="00715F99">
        <w:rPr>
          <w:rFonts w:asciiTheme="majorBidi" w:hAnsiTheme="majorBidi" w:cstheme="majorBidi"/>
          <w:spacing w:val="-8"/>
          <w:sz w:val="30"/>
          <w:szCs w:val="30"/>
          <w:cs/>
        </w:rPr>
        <w:t>โยบายการกำหนดราคา</w:t>
      </w:r>
      <w:r w:rsidR="00AB371E" w:rsidRPr="00715F99">
        <w:rPr>
          <w:rFonts w:asciiTheme="majorBidi" w:hAnsiTheme="majorBidi" w:cstheme="majorBidi"/>
          <w:spacing w:val="-8"/>
          <w:sz w:val="30"/>
          <w:szCs w:val="30"/>
          <w:cs/>
        </w:rPr>
        <w:t>ไม่มีการเปลี่ยนแปลง</w:t>
      </w:r>
      <w:r w:rsidR="00553C0C" w:rsidRPr="00715F99">
        <w:rPr>
          <w:rFonts w:asciiTheme="majorBidi" w:hAnsiTheme="majorBidi" w:cstheme="majorBidi"/>
          <w:spacing w:val="-8"/>
          <w:sz w:val="30"/>
          <w:szCs w:val="30"/>
          <w:cs/>
        </w:rPr>
        <w:t>อย่างมีสาระสำคัญ</w:t>
      </w:r>
      <w:r w:rsidR="00AB371E" w:rsidRPr="00715F99">
        <w:rPr>
          <w:rFonts w:asciiTheme="majorBidi" w:hAnsiTheme="majorBidi" w:cstheme="majorBidi"/>
          <w:spacing w:val="-8"/>
          <w:sz w:val="30"/>
          <w:szCs w:val="30"/>
          <w:cs/>
        </w:rPr>
        <w:t>ในระหว่าง</w:t>
      </w:r>
      <w:r w:rsidR="00DB7F27" w:rsidRPr="00715F99">
        <w:rPr>
          <w:rFonts w:asciiTheme="majorBidi" w:hAnsiTheme="majorBidi" w:cstheme="majorBidi"/>
          <w:spacing w:val="-8"/>
          <w:sz w:val="30"/>
          <w:szCs w:val="30"/>
          <w:cs/>
        </w:rPr>
        <w:t>งวด</w:t>
      </w:r>
      <w:r w:rsidR="00A6731E" w:rsidRPr="00715F99">
        <w:rPr>
          <w:rFonts w:asciiTheme="majorBidi" w:hAnsiTheme="majorBidi" w:cstheme="majorBidi"/>
          <w:spacing w:val="-8"/>
          <w:sz w:val="30"/>
          <w:szCs w:val="30"/>
          <w:cs/>
        </w:rPr>
        <w:t>งวด</w:t>
      </w:r>
      <w:r w:rsidR="00A6731E" w:rsidRPr="00715F99">
        <w:rPr>
          <w:rFonts w:asciiTheme="majorBidi" w:hAnsiTheme="majorBidi" w:cstheme="majorBidi" w:hint="cs"/>
          <w:spacing w:val="-8"/>
          <w:sz w:val="30"/>
          <w:szCs w:val="30"/>
          <w:cs/>
        </w:rPr>
        <w:t>สาม</w:t>
      </w:r>
      <w:r w:rsidR="00A6731E" w:rsidRPr="00715F99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เดือนสิ้นสุดวันที่ </w:t>
      </w:r>
      <w:r w:rsidR="00A6731E" w:rsidRPr="00715F99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="00A6731E" w:rsidRPr="00715F99">
        <w:rPr>
          <w:rFonts w:asciiTheme="majorBidi" w:hAnsiTheme="majorBidi" w:cstheme="majorBidi" w:hint="cs"/>
          <w:spacing w:val="-8"/>
          <w:sz w:val="30"/>
          <w:szCs w:val="30"/>
          <w:cs/>
        </w:rPr>
        <w:t>มีนาคม</w:t>
      </w:r>
      <w:r w:rsidR="00A6731E" w:rsidRPr="00715F9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6276CD" w:rsidRPr="00715F99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A6731E" w:rsidRPr="00715F99">
        <w:rPr>
          <w:rFonts w:asciiTheme="majorBidi" w:hAnsiTheme="majorBidi" w:cstheme="majorBidi"/>
          <w:spacing w:val="-8"/>
          <w:sz w:val="30"/>
          <w:szCs w:val="30"/>
        </w:rPr>
        <w:t>9</w:t>
      </w:r>
    </w:p>
    <w:p w14:paraId="4D70CD84" w14:textId="360C1932" w:rsidR="000955D2" w:rsidRDefault="000955D2">
      <w:pPr>
        <w:rPr>
          <w:rFonts w:asciiTheme="majorBidi" w:hAnsiTheme="majorBidi" w:cstheme="majorBidi"/>
          <w:sz w:val="30"/>
          <w:szCs w:val="30"/>
        </w:rPr>
      </w:pPr>
    </w:p>
    <w:p w14:paraId="1FDEC3C1" w14:textId="40087BD6" w:rsidR="00E255FD" w:rsidRDefault="00E25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40"/>
        <w:gridCol w:w="240"/>
        <w:gridCol w:w="1200"/>
        <w:gridCol w:w="242"/>
        <w:gridCol w:w="1197"/>
        <w:gridCol w:w="259"/>
        <w:gridCol w:w="1189"/>
      </w:tblGrid>
      <w:tr w:rsidR="000955D2" w:rsidRPr="00627208" w14:paraId="37F7DC1B" w14:textId="77777777" w:rsidTr="00E70491">
        <w:trPr>
          <w:tblHeader/>
        </w:trPr>
        <w:tc>
          <w:tcPr>
            <w:tcW w:w="2078" w:type="pct"/>
            <w:vAlign w:val="bottom"/>
          </w:tcPr>
          <w:p w14:paraId="692CFB8B" w14:textId="44CB7C6A" w:rsidR="000955D2" w:rsidRPr="00627208" w:rsidRDefault="000955D2" w:rsidP="00ED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Pr="00627208"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7DBB0019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vAlign w:val="bottom"/>
          </w:tcPr>
          <w:p w14:paraId="09FFC1E9" w14:textId="77777777" w:rsidR="000955D2" w:rsidRPr="00627208" w:rsidRDefault="000955D2" w:rsidP="00ED167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vAlign w:val="bottom"/>
          </w:tcPr>
          <w:p w14:paraId="33BEC0D1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31E" w:rsidRPr="00627208" w14:paraId="156492C2" w14:textId="77777777" w:rsidTr="00E70491">
        <w:trPr>
          <w:tblHeader/>
        </w:trPr>
        <w:tc>
          <w:tcPr>
            <w:tcW w:w="2078" w:type="pct"/>
            <w:vAlign w:val="bottom"/>
          </w:tcPr>
          <w:p w14:paraId="3AC3CAE8" w14:textId="0DE922F1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51" w:type="pct"/>
            <w:vAlign w:val="bottom"/>
          </w:tcPr>
          <w:p w14:paraId="044BEA9F" w14:textId="28C87AA0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  <w:vAlign w:val="bottom"/>
          </w:tcPr>
          <w:p w14:paraId="6F747C0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2C7D197" w14:textId="782856E5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vAlign w:val="bottom"/>
          </w:tcPr>
          <w:p w14:paraId="26C08A2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3812DD9" w14:textId="2A480E35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6" w:type="pct"/>
            <w:vAlign w:val="bottom"/>
          </w:tcPr>
          <w:p w14:paraId="4DC8A756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5C86F5A" w14:textId="5DDA30B3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6731E" w:rsidRPr="00627208" w14:paraId="22E355A3" w14:textId="77777777" w:rsidTr="00C82753">
        <w:trPr>
          <w:trHeight w:val="255"/>
          <w:tblHeader/>
        </w:trPr>
        <w:tc>
          <w:tcPr>
            <w:tcW w:w="2078" w:type="pct"/>
            <w:vAlign w:val="bottom"/>
          </w:tcPr>
          <w:p w14:paraId="4E5EE5C2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7"/>
            <w:vAlign w:val="bottom"/>
          </w:tcPr>
          <w:p w14:paraId="29A10FA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31E" w:rsidRPr="00627208" w14:paraId="4F22ECF1" w14:textId="77777777" w:rsidTr="00E70491">
        <w:tc>
          <w:tcPr>
            <w:tcW w:w="2078" w:type="pct"/>
            <w:vAlign w:val="bottom"/>
          </w:tcPr>
          <w:p w14:paraId="06591660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2BC1148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3EFB7A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E660405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AB5190B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08EA40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B382D29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5295EB3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5B3C" w:rsidRPr="00627208" w14:paraId="7A83F650" w14:textId="77777777" w:rsidTr="00E70491">
        <w:tc>
          <w:tcPr>
            <w:tcW w:w="2078" w:type="pct"/>
            <w:vAlign w:val="bottom"/>
          </w:tcPr>
          <w:p w14:paraId="09E8B365" w14:textId="3EF841D6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vAlign w:val="bottom"/>
          </w:tcPr>
          <w:p w14:paraId="3F36D500" w14:textId="39780169" w:rsidR="004B5B3C" w:rsidRPr="00627208" w:rsidRDefault="000612E5" w:rsidP="00061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7,295,874</w:t>
            </w:r>
          </w:p>
        </w:tc>
        <w:tc>
          <w:tcPr>
            <w:tcW w:w="126" w:type="pct"/>
            <w:vAlign w:val="bottom"/>
          </w:tcPr>
          <w:p w14:paraId="35963A64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F4ADC8D" w14:textId="3E330125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,729,574</w:t>
            </w:r>
          </w:p>
        </w:tc>
        <w:tc>
          <w:tcPr>
            <w:tcW w:w="127" w:type="pct"/>
            <w:vAlign w:val="bottom"/>
          </w:tcPr>
          <w:p w14:paraId="55FBFF56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F7F7895" w14:textId="6BE7E349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841CD04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62C09C" w14:textId="5976F744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2AAA0A4D" w14:textId="77777777" w:rsidTr="00E70491">
        <w:tc>
          <w:tcPr>
            <w:tcW w:w="2078" w:type="pct"/>
            <w:vAlign w:val="bottom"/>
          </w:tcPr>
          <w:p w14:paraId="338D4C81" w14:textId="5C3630B3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EBCCB00" w14:textId="38094CFB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23,704</w:t>
            </w:r>
          </w:p>
        </w:tc>
        <w:tc>
          <w:tcPr>
            <w:tcW w:w="126" w:type="pct"/>
            <w:vAlign w:val="bottom"/>
          </w:tcPr>
          <w:p w14:paraId="3BC4AC8C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31C3FC5" w14:textId="653A3C1B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23,541</w:t>
            </w:r>
          </w:p>
        </w:tc>
        <w:tc>
          <w:tcPr>
            <w:tcW w:w="127" w:type="pct"/>
            <w:vAlign w:val="bottom"/>
          </w:tcPr>
          <w:p w14:paraId="6DC711ED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09079522" w14:textId="3A0754C4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2F0F047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03E8CBC" w14:textId="3A93ED99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49B33A85" w14:textId="77777777" w:rsidTr="00E70491">
        <w:tc>
          <w:tcPr>
            <w:tcW w:w="2078" w:type="pct"/>
            <w:vAlign w:val="bottom"/>
          </w:tcPr>
          <w:p w14:paraId="5859FC12" w14:textId="17C1784B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vAlign w:val="bottom"/>
          </w:tcPr>
          <w:p w14:paraId="0F281F0D" w14:textId="4B86A8A6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937,423</w:t>
            </w:r>
          </w:p>
        </w:tc>
        <w:tc>
          <w:tcPr>
            <w:tcW w:w="126" w:type="pct"/>
            <w:vAlign w:val="bottom"/>
          </w:tcPr>
          <w:p w14:paraId="113BE767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2291E4E" w14:textId="33CF8AFD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190,370</w:t>
            </w:r>
          </w:p>
        </w:tc>
        <w:tc>
          <w:tcPr>
            <w:tcW w:w="127" w:type="pct"/>
            <w:vAlign w:val="bottom"/>
          </w:tcPr>
          <w:p w14:paraId="3E7C5F8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46A1CBB" w14:textId="464BB6C0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5DD057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280776" w14:textId="4DFDDE52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142F74D2" w14:textId="77777777" w:rsidTr="00593FF6">
        <w:tc>
          <w:tcPr>
            <w:tcW w:w="2078" w:type="pct"/>
            <w:vAlign w:val="bottom"/>
          </w:tcPr>
          <w:p w14:paraId="2E01293B" w14:textId="630E86FD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D9788DB" w14:textId="6DB1E953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15,616</w:t>
            </w:r>
          </w:p>
        </w:tc>
        <w:tc>
          <w:tcPr>
            <w:tcW w:w="126" w:type="pct"/>
            <w:vAlign w:val="bottom"/>
          </w:tcPr>
          <w:p w14:paraId="396A4440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CC92D7B" w14:textId="6142555A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43,193</w:t>
            </w:r>
          </w:p>
        </w:tc>
        <w:tc>
          <w:tcPr>
            <w:tcW w:w="127" w:type="pct"/>
            <w:vAlign w:val="bottom"/>
          </w:tcPr>
          <w:p w14:paraId="0CE2A68C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E1BFAAF" w14:textId="61AEAB88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26D03C2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B3610CD" w14:textId="6D564331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7FDEE9B1" w14:textId="77777777" w:rsidTr="00593FF6">
        <w:tc>
          <w:tcPr>
            <w:tcW w:w="2078" w:type="pct"/>
            <w:vAlign w:val="bottom"/>
          </w:tcPr>
          <w:p w14:paraId="11CDC30C" w14:textId="0450E5D5" w:rsidR="004B5B3C" w:rsidRPr="0050233B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1DC07110" w14:textId="713E9888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197,068</w:t>
            </w:r>
          </w:p>
        </w:tc>
        <w:tc>
          <w:tcPr>
            <w:tcW w:w="126" w:type="pct"/>
            <w:vAlign w:val="bottom"/>
          </w:tcPr>
          <w:p w14:paraId="7ABE3426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6DE37EA0" w14:textId="217F6413" w:rsid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305,088</w:t>
            </w:r>
          </w:p>
        </w:tc>
        <w:tc>
          <w:tcPr>
            <w:tcW w:w="127" w:type="pct"/>
            <w:vAlign w:val="bottom"/>
          </w:tcPr>
          <w:p w14:paraId="4B7DC4D3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2F4A081" w14:textId="04F75AB3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DBE4423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3748D34C" w14:textId="215C95C1" w:rsidR="004B5B3C" w:rsidRPr="0050233B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6E2EB71E" w14:textId="77777777" w:rsidTr="00272F55">
        <w:tc>
          <w:tcPr>
            <w:tcW w:w="2078" w:type="pct"/>
            <w:vAlign w:val="bottom"/>
          </w:tcPr>
          <w:p w14:paraId="71123950" w14:textId="14799B0B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632D986A" w14:textId="204BDFC9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126" w:type="pct"/>
            <w:vAlign w:val="bottom"/>
          </w:tcPr>
          <w:p w14:paraId="673CF924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92EC3BB" w14:textId="390E851C" w:rsid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27" w:type="pct"/>
            <w:vAlign w:val="bottom"/>
          </w:tcPr>
          <w:p w14:paraId="021794C2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DB29650" w14:textId="09B69A6E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273D71FA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4A5869" w14:textId="05D38B8C" w:rsid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4B5B3C" w:rsidRPr="00627208" w14:paraId="41710E53" w14:textId="77777777" w:rsidTr="00E70491">
        <w:trPr>
          <w:trHeight w:val="111"/>
        </w:trPr>
        <w:tc>
          <w:tcPr>
            <w:tcW w:w="2078" w:type="pct"/>
            <w:vAlign w:val="bottom"/>
          </w:tcPr>
          <w:p w14:paraId="0D5CB7AA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38FEA88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C9456F4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1D8978D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6D3AA595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DEF292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5B0AE72E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53AF1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5B3C" w:rsidRPr="00627208" w14:paraId="013A34E0" w14:textId="77777777" w:rsidTr="00E70491">
        <w:tc>
          <w:tcPr>
            <w:tcW w:w="2078" w:type="pct"/>
            <w:vAlign w:val="bottom"/>
          </w:tcPr>
          <w:p w14:paraId="5CD56097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00E76DF5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971EF1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EE7A89" w14:textId="78F3D43D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01DFA0A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B22FA0F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07E01807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B06716D" w14:textId="6557EB89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B3C" w:rsidRPr="00627208" w14:paraId="2122EB1B" w14:textId="77777777" w:rsidTr="00E70491">
        <w:tc>
          <w:tcPr>
            <w:tcW w:w="2078" w:type="pct"/>
            <w:vAlign w:val="bottom"/>
          </w:tcPr>
          <w:p w14:paraId="310B136C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10F4E9DC" w14:textId="44D8475D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EBC50D0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974FA04" w14:textId="40EEBE0C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7A8415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CE036BE" w14:textId="1EA24AE8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57,662</w:t>
            </w:r>
          </w:p>
        </w:tc>
        <w:tc>
          <w:tcPr>
            <w:tcW w:w="136" w:type="pct"/>
            <w:vAlign w:val="bottom"/>
          </w:tcPr>
          <w:p w14:paraId="70A10C6F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D66F070" w14:textId="765EDF6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46,513</w:t>
            </w:r>
          </w:p>
        </w:tc>
      </w:tr>
      <w:tr w:rsidR="004B5B3C" w:rsidRPr="00627208" w14:paraId="16737A88" w14:textId="77777777" w:rsidTr="00E70491">
        <w:tc>
          <w:tcPr>
            <w:tcW w:w="2078" w:type="pct"/>
            <w:vAlign w:val="bottom"/>
          </w:tcPr>
          <w:p w14:paraId="53A22C5F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F8D0FE2" w14:textId="3836820B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1A6FCA3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E36C125" w14:textId="1BBE3276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59C90A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266BD13" w14:textId="2F976926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30,407</w:t>
            </w:r>
          </w:p>
        </w:tc>
        <w:tc>
          <w:tcPr>
            <w:tcW w:w="136" w:type="pct"/>
            <w:vAlign w:val="bottom"/>
          </w:tcPr>
          <w:p w14:paraId="5A704A4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0DE97D5" w14:textId="076C8273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29,240</w:t>
            </w:r>
          </w:p>
        </w:tc>
      </w:tr>
      <w:tr w:rsidR="004B5B3C" w:rsidRPr="00627208" w14:paraId="37CAE0D2" w14:textId="77777777" w:rsidTr="00E70491">
        <w:tc>
          <w:tcPr>
            <w:tcW w:w="2078" w:type="pct"/>
            <w:vAlign w:val="bottom"/>
          </w:tcPr>
          <w:p w14:paraId="67307710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4954A1D7" w14:textId="1E27AFDF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ED186B4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2979D0" w14:textId="7A19D030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32F2E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69DA005" w14:textId="4AC97960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359,997</w:t>
            </w:r>
          </w:p>
        </w:tc>
        <w:tc>
          <w:tcPr>
            <w:tcW w:w="136" w:type="pct"/>
            <w:vAlign w:val="bottom"/>
          </w:tcPr>
          <w:p w14:paraId="7810D5D3" w14:textId="77777777" w:rsidR="004B5B3C" w:rsidRPr="00627208" w:rsidRDefault="004B5B3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8E80314" w14:textId="5357A2E6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323,326</w:t>
            </w:r>
          </w:p>
        </w:tc>
      </w:tr>
      <w:tr w:rsidR="004B5B3C" w:rsidRPr="00627208" w14:paraId="5F3E3C67" w14:textId="77777777" w:rsidTr="00E70491">
        <w:tc>
          <w:tcPr>
            <w:tcW w:w="2078" w:type="pct"/>
            <w:vAlign w:val="bottom"/>
          </w:tcPr>
          <w:p w14:paraId="7052287B" w14:textId="729082E4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1AE7E043" w14:textId="7392C99D" w:rsid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C931B45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289F0FF" w14:textId="1AB2904C" w:rsid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vAlign w:val="bottom"/>
          </w:tcPr>
          <w:p w14:paraId="40EF32B0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37871CA" w14:textId="404EBAB3" w:rsidR="004B5B3C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2,546</w:t>
            </w:r>
          </w:p>
        </w:tc>
        <w:tc>
          <w:tcPr>
            <w:tcW w:w="136" w:type="pct"/>
            <w:vAlign w:val="bottom"/>
          </w:tcPr>
          <w:p w14:paraId="2EB222C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2ED28AE" w14:textId="56D838C2" w:rsid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5B3C" w:rsidRPr="00627208" w14:paraId="2FA09748" w14:textId="77777777" w:rsidTr="00E70491">
        <w:tc>
          <w:tcPr>
            <w:tcW w:w="2078" w:type="pct"/>
            <w:vAlign w:val="bottom"/>
          </w:tcPr>
          <w:p w14:paraId="7D1FA7DC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42779F61" w14:textId="614D7070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22A1AD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547257" w14:textId="0CD90A39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6B32AF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3284B294" w14:textId="1D45EF76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5,007</w:t>
            </w:r>
          </w:p>
        </w:tc>
        <w:tc>
          <w:tcPr>
            <w:tcW w:w="136" w:type="pct"/>
            <w:vAlign w:val="bottom"/>
          </w:tcPr>
          <w:p w14:paraId="27C3B7FA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A75ADFE" w14:textId="148EBC72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37,416</w:t>
            </w:r>
          </w:p>
        </w:tc>
      </w:tr>
      <w:tr w:rsidR="004B5B3C" w:rsidRPr="00627208" w14:paraId="186BB6A8" w14:textId="77777777" w:rsidTr="00E70491">
        <w:tc>
          <w:tcPr>
            <w:tcW w:w="2078" w:type="pct"/>
            <w:vAlign w:val="bottom"/>
          </w:tcPr>
          <w:p w14:paraId="3ED86CDD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FD52D9C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0436C8D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5A81D83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D80FE97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8B39A1C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D2BE0F1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7613CF0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B3C" w:rsidRPr="00627208" w14:paraId="762B13D6" w14:textId="77777777" w:rsidTr="00E70491">
        <w:trPr>
          <w:trHeight w:val="173"/>
        </w:trPr>
        <w:tc>
          <w:tcPr>
            <w:tcW w:w="2078" w:type="pct"/>
            <w:vAlign w:val="bottom"/>
          </w:tcPr>
          <w:p w14:paraId="774AFAFB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128B78F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BACEA2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39FEA7C" w14:textId="5610FC95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8F34461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79312F6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04B130E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B26AF97" w14:textId="70459E44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B3C" w:rsidRPr="00627208" w14:paraId="6340F9B5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6DA4FB1D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6D4289D5" w14:textId="657C25D9" w:rsidR="004B5B3C" w:rsidRPr="00435A95" w:rsidRDefault="008F1F14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126" w:type="pct"/>
            <w:vAlign w:val="bottom"/>
          </w:tcPr>
          <w:p w14:paraId="2CAEABCA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4011E27" w14:textId="4F93755D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27" w:type="pct"/>
            <w:vAlign w:val="bottom"/>
          </w:tcPr>
          <w:p w14:paraId="79EE99BA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18C736C" w14:textId="786F90D7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136" w:type="pct"/>
            <w:vAlign w:val="bottom"/>
          </w:tcPr>
          <w:p w14:paraId="1434E402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1BD82C" w14:textId="21D1CA66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</w:tr>
      <w:tr w:rsidR="004B5B3C" w:rsidRPr="00627208" w14:paraId="46FC1D7D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4EB879E8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16299B5E" w14:textId="42FB105B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553A0FB5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F797330" w14:textId="125BFC9A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11,284</w:t>
            </w:r>
          </w:p>
        </w:tc>
        <w:tc>
          <w:tcPr>
            <w:tcW w:w="127" w:type="pct"/>
            <w:vAlign w:val="bottom"/>
          </w:tcPr>
          <w:p w14:paraId="6144C982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6F36E99" w14:textId="6B1491AC" w:rsidR="004B5B3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3E6AC6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3712744" w14:textId="4530AF2D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11,284</w:t>
            </w:r>
          </w:p>
        </w:tc>
      </w:tr>
      <w:tr w:rsidR="004B5B3C" w:rsidRPr="00627208" w14:paraId="08AC9D18" w14:textId="77777777" w:rsidTr="00E70491">
        <w:trPr>
          <w:trHeight w:val="191"/>
        </w:trPr>
        <w:tc>
          <w:tcPr>
            <w:tcW w:w="2078" w:type="pct"/>
            <w:vAlign w:val="bottom"/>
          </w:tcPr>
          <w:p w14:paraId="510430AE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8CC6F1C" w14:textId="34AF4C86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5CF4E3A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CF8E4BB" w14:textId="02D21471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36BB5B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627413D" w14:textId="635D38E3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4,199</w:t>
            </w:r>
          </w:p>
        </w:tc>
        <w:tc>
          <w:tcPr>
            <w:tcW w:w="136" w:type="pct"/>
            <w:vAlign w:val="bottom"/>
          </w:tcPr>
          <w:p w14:paraId="6AFEA27D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5AC93BD" w14:textId="303CD5F4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6,399</w:t>
            </w:r>
          </w:p>
        </w:tc>
      </w:tr>
      <w:tr w:rsidR="004B5B3C" w:rsidRPr="00627208" w14:paraId="465C9707" w14:textId="77777777" w:rsidTr="00E70491">
        <w:tc>
          <w:tcPr>
            <w:tcW w:w="2078" w:type="pct"/>
            <w:vAlign w:val="bottom"/>
          </w:tcPr>
          <w:p w14:paraId="6113569E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DEECE61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D70370F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FCE96E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1593F688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8658384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9733D11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4FA6E0B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5B3C" w:rsidRPr="00627208" w14:paraId="4753A051" w14:textId="77777777" w:rsidTr="00E70491">
        <w:trPr>
          <w:trHeight w:val="137"/>
        </w:trPr>
        <w:tc>
          <w:tcPr>
            <w:tcW w:w="2078" w:type="pct"/>
            <w:vAlign w:val="bottom"/>
          </w:tcPr>
          <w:p w14:paraId="691ACB45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10600737"/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43F50D34" w14:textId="77777777" w:rsidR="004B5B3C" w:rsidRPr="00627208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2B085663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9E6ED47" w14:textId="7C54E409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2B29AA6A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87B7474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2F7F13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02ADC56" w14:textId="334DF21D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bookmarkEnd w:id="0"/>
      <w:tr w:rsidR="004B5B3C" w:rsidRPr="00627208" w14:paraId="1A8E2314" w14:textId="77777777" w:rsidTr="00E70491">
        <w:trPr>
          <w:trHeight w:val="137"/>
        </w:trPr>
        <w:tc>
          <w:tcPr>
            <w:tcW w:w="2078" w:type="pct"/>
            <w:vAlign w:val="bottom"/>
          </w:tcPr>
          <w:p w14:paraId="6E3A0B6E" w14:textId="2B7254FA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3D56A28" w14:textId="06E16137" w:rsidR="004B5B3C" w:rsidRPr="00627208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477</w:t>
            </w:r>
          </w:p>
        </w:tc>
        <w:tc>
          <w:tcPr>
            <w:tcW w:w="126" w:type="pct"/>
            <w:vAlign w:val="bottom"/>
          </w:tcPr>
          <w:p w14:paraId="6D56494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2465DAC" w14:textId="70618F16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27" w:type="pct"/>
            <w:vAlign w:val="bottom"/>
          </w:tcPr>
          <w:p w14:paraId="0084558C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6FD288F7" w14:textId="0A5C4A9D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ADD52E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7C2784F" w14:textId="06F40FEE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56CC525A" w14:textId="77777777" w:rsidTr="00E70491">
        <w:tc>
          <w:tcPr>
            <w:tcW w:w="2078" w:type="pct"/>
            <w:vAlign w:val="bottom"/>
          </w:tcPr>
          <w:p w14:paraId="59E46877" w14:textId="20E7D92E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2A8891E5" w14:textId="12650910" w:rsidR="004B5B3C" w:rsidRPr="00851517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</w:t>
            </w:r>
            <w:r w:rsidR="00F943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451D0E9" w14:textId="77777777" w:rsidR="004B5B3C" w:rsidRPr="00851517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C868DD" w14:textId="4DBF4691" w:rsidR="004B5B3C" w:rsidRPr="00851517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84,912</w:t>
            </w:r>
          </w:p>
        </w:tc>
        <w:tc>
          <w:tcPr>
            <w:tcW w:w="127" w:type="pct"/>
            <w:vAlign w:val="bottom"/>
          </w:tcPr>
          <w:p w14:paraId="606BC78A" w14:textId="77777777" w:rsidR="004B5B3C" w:rsidRPr="00851517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1D2F07F" w14:textId="4476DF89" w:rsidR="004B5B3C" w:rsidRPr="00851517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54,878</w:t>
            </w:r>
          </w:p>
        </w:tc>
        <w:tc>
          <w:tcPr>
            <w:tcW w:w="136" w:type="pct"/>
            <w:vAlign w:val="bottom"/>
          </w:tcPr>
          <w:p w14:paraId="3460F92D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44004E" w14:textId="45AB2638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,333</w:t>
            </w:r>
          </w:p>
        </w:tc>
      </w:tr>
      <w:tr w:rsidR="004B5B3C" w:rsidRPr="00627208" w14:paraId="3E11769E" w14:textId="77777777" w:rsidTr="00E70491">
        <w:tc>
          <w:tcPr>
            <w:tcW w:w="2078" w:type="pct"/>
            <w:vAlign w:val="bottom"/>
          </w:tcPr>
          <w:p w14:paraId="7780325D" w14:textId="41B5DF79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C191AAA" w14:textId="1FE12AA4" w:rsidR="004B5B3C" w:rsidRPr="00627208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24,543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A20AF6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F6768A" w14:textId="176152A6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29,250</w:t>
            </w:r>
          </w:p>
        </w:tc>
        <w:tc>
          <w:tcPr>
            <w:tcW w:w="127" w:type="pct"/>
            <w:vAlign w:val="bottom"/>
          </w:tcPr>
          <w:p w14:paraId="142E375F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C0EE392" w14:textId="4575DD0F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11,433</w:t>
            </w:r>
          </w:p>
        </w:tc>
        <w:tc>
          <w:tcPr>
            <w:tcW w:w="136" w:type="pct"/>
            <w:vAlign w:val="bottom"/>
          </w:tcPr>
          <w:p w14:paraId="723D2A62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8FE358" w14:textId="015739C9" w:rsidR="004B5B3C" w:rsidRPr="00955382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15,029</w:t>
            </w:r>
          </w:p>
        </w:tc>
      </w:tr>
      <w:tr w:rsidR="004B5B3C" w:rsidRPr="00627208" w14:paraId="1D0AFA0C" w14:textId="77777777" w:rsidTr="00E70491">
        <w:tc>
          <w:tcPr>
            <w:tcW w:w="2078" w:type="pct"/>
            <w:vAlign w:val="bottom"/>
          </w:tcPr>
          <w:p w14:paraId="6162C677" w14:textId="794AF66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564C023" w14:textId="1C2DA3F5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52BD0B0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CF1BED7" w14:textId="276FEC39" w:rsid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132FBDA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BF48116" w14:textId="19D53FA8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36" w:type="pct"/>
            <w:vAlign w:val="bottom"/>
          </w:tcPr>
          <w:p w14:paraId="0E08E6E3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68E52CB" w14:textId="5C647A9E" w:rsid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219685A3" w14:textId="77777777" w:rsidTr="00E70491">
        <w:tc>
          <w:tcPr>
            <w:tcW w:w="2078" w:type="pct"/>
            <w:vAlign w:val="bottom"/>
          </w:tcPr>
          <w:p w14:paraId="0FB653E8" w14:textId="4738E371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60BDAB1E" w14:textId="2115F261" w:rsidR="004B5B3C" w:rsidRPr="00627208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75A94CF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0BAD28" w14:textId="2B8F0DA2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13,757</w:t>
            </w:r>
          </w:p>
        </w:tc>
        <w:tc>
          <w:tcPr>
            <w:tcW w:w="127" w:type="pct"/>
            <w:vAlign w:val="bottom"/>
          </w:tcPr>
          <w:p w14:paraId="6FFE96D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4EDC8F8" w14:textId="24F7CE73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143862C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67F02AE" w14:textId="6B971BA4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10E0F7DE" w14:textId="77777777" w:rsidTr="00E70491">
        <w:tc>
          <w:tcPr>
            <w:tcW w:w="2078" w:type="pct"/>
            <w:vAlign w:val="bottom"/>
          </w:tcPr>
          <w:p w14:paraId="26917494" w14:textId="28C101B3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35320FFF" w14:textId="7FBA9CC8" w:rsidR="004B5B3C" w:rsidRPr="00627208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C9C6AA3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7B3CBDC" w14:textId="78ADE240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2,824</w:t>
            </w:r>
          </w:p>
        </w:tc>
        <w:tc>
          <w:tcPr>
            <w:tcW w:w="127" w:type="pct"/>
            <w:vAlign w:val="bottom"/>
          </w:tcPr>
          <w:p w14:paraId="47A0BAF2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C30B1D9" w14:textId="3D6D5ABE" w:rsidR="004B5B3C" w:rsidRPr="00627208" w:rsidRDefault="00F87BB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5F99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36" w:type="pct"/>
            <w:vAlign w:val="bottom"/>
          </w:tcPr>
          <w:p w14:paraId="7323CD2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F829D7F" w14:textId="365970D9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5B3C" w:rsidRPr="00627208" w14:paraId="0D0A2644" w14:textId="77777777" w:rsidTr="00E70491">
        <w:tc>
          <w:tcPr>
            <w:tcW w:w="2078" w:type="pct"/>
            <w:vAlign w:val="bottom"/>
          </w:tcPr>
          <w:p w14:paraId="5020DE5F" w14:textId="36C09390" w:rsidR="004B5B3C" w:rsidRPr="004B5B3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EE0000"/>
                <w:sz w:val="30"/>
                <w:szCs w:val="30"/>
                <w:cs/>
              </w:rPr>
            </w:pPr>
            <w:r w:rsidRPr="004B5B3C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ซื้อเชื้อเพลิง</w:t>
            </w:r>
          </w:p>
        </w:tc>
        <w:tc>
          <w:tcPr>
            <w:tcW w:w="651" w:type="pct"/>
            <w:vAlign w:val="bottom"/>
          </w:tcPr>
          <w:p w14:paraId="17FFBBAE" w14:textId="5B3E0E97" w:rsidR="004B5B3C" w:rsidRPr="004B5B3C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5,183,723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8CFBB88" w14:textId="77777777" w:rsidR="004B5B3C" w:rsidRPr="004B5B3C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645A2885" w14:textId="6774D628" w:rsidR="004B5B3C" w:rsidRP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5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71D16788" w14:textId="77777777" w:rsidR="004B5B3C" w:rsidRPr="004B5B3C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vAlign w:val="bottom"/>
          </w:tcPr>
          <w:p w14:paraId="097DB7DB" w14:textId="273F0DB5" w:rsidR="004B5B3C" w:rsidRPr="004B5B3C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7031251" w14:textId="77777777" w:rsidR="004B5B3C" w:rsidRPr="004B5B3C" w:rsidRDefault="004B5B3C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  <w:vAlign w:val="bottom"/>
          </w:tcPr>
          <w:p w14:paraId="0BE28B64" w14:textId="75469B53" w:rsidR="004B5B3C" w:rsidRPr="004B5B3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B5B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5D53" w:rsidRPr="00627208" w14:paraId="777D491D" w14:textId="77777777" w:rsidTr="00E70491">
        <w:tc>
          <w:tcPr>
            <w:tcW w:w="2078" w:type="pct"/>
            <w:vAlign w:val="bottom"/>
          </w:tcPr>
          <w:p w14:paraId="28DF39CF" w14:textId="77777777" w:rsidR="00C05D53" w:rsidRPr="004B5B3C" w:rsidRDefault="00C05D53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6B98AAD" w14:textId="77777777" w:rsidR="00C05D53" w:rsidRDefault="00C05D53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709C578" w14:textId="77777777" w:rsidR="00C05D53" w:rsidRPr="004B5B3C" w:rsidRDefault="00C05D53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vAlign w:val="bottom"/>
          </w:tcPr>
          <w:p w14:paraId="7CE97664" w14:textId="77777777" w:rsidR="00C05D53" w:rsidRPr="004B5B3C" w:rsidRDefault="00C05D53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36FC674" w14:textId="77777777" w:rsidR="00C05D53" w:rsidRPr="004B5B3C" w:rsidRDefault="00C05D53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8" w:type="pct"/>
            <w:vAlign w:val="bottom"/>
          </w:tcPr>
          <w:p w14:paraId="121D07D1" w14:textId="77777777" w:rsidR="00C05D53" w:rsidRDefault="00C05D5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7EC18ED3" w14:textId="77777777" w:rsidR="00C05D53" w:rsidRPr="004B5B3C" w:rsidRDefault="00C05D53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4" w:type="pct"/>
            <w:vAlign w:val="bottom"/>
          </w:tcPr>
          <w:p w14:paraId="629133CE" w14:textId="77777777" w:rsidR="00C05D53" w:rsidRPr="004B5B3C" w:rsidRDefault="00C05D53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5B3C" w:rsidRPr="00BD4DD7" w14:paraId="07CEC528" w14:textId="77777777" w:rsidTr="00E70491">
        <w:tc>
          <w:tcPr>
            <w:tcW w:w="2078" w:type="pct"/>
            <w:vAlign w:val="bottom"/>
          </w:tcPr>
          <w:p w14:paraId="61E79368" w14:textId="11CE093D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95B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51" w:type="pct"/>
            <w:vAlign w:val="bottom"/>
          </w:tcPr>
          <w:p w14:paraId="0C0EF51F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4DE4ECD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4F81CC37" w14:textId="77777777" w:rsidR="004B5B3C" w:rsidRPr="00295BC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4184273B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05E1E6B1" w14:textId="77777777" w:rsidR="004B5B3C" w:rsidRPr="00295BC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" w:type="pct"/>
            <w:vAlign w:val="bottom"/>
          </w:tcPr>
          <w:p w14:paraId="465BC920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4A3FACA3" w14:textId="77777777" w:rsidR="004B5B3C" w:rsidRPr="00295BC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B5B3C" w:rsidRPr="00E70491" w14:paraId="7806648B" w14:textId="77777777" w:rsidTr="00E70491">
        <w:tc>
          <w:tcPr>
            <w:tcW w:w="2078" w:type="pct"/>
            <w:vAlign w:val="bottom"/>
          </w:tcPr>
          <w:p w14:paraId="31CE26D4" w14:textId="073FB27D" w:rsidR="004B5B3C" w:rsidRPr="00E70491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049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4CB465BC" w14:textId="6AEAE42A" w:rsidR="004B5B3C" w:rsidRPr="00E70491" w:rsidRDefault="005947C1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FAFCB84" w14:textId="77777777" w:rsidR="004B5B3C" w:rsidRPr="00E70491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561F6836" w14:textId="0FF3A8A4" w:rsidR="004B5B3C" w:rsidRPr="005F0FB3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27" w:type="pct"/>
            <w:vAlign w:val="bottom"/>
          </w:tcPr>
          <w:p w14:paraId="0DEDB09E" w14:textId="77777777" w:rsidR="004B5B3C" w:rsidRPr="00E70491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729D5E6F" w14:textId="25EE8BA2" w:rsidR="004B5B3C" w:rsidRPr="00E70491" w:rsidRDefault="005947C1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36" w:type="pct"/>
            <w:vAlign w:val="bottom"/>
          </w:tcPr>
          <w:p w14:paraId="1A3CBBA4" w14:textId="77777777" w:rsidR="004B5B3C" w:rsidRPr="00E70491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6F74B09" w14:textId="35D27C00" w:rsidR="004B5B3C" w:rsidRPr="005F0FB3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</w:tr>
      <w:tr w:rsidR="004B5B3C" w:rsidRPr="00627208" w14:paraId="582AC12C" w14:textId="77777777" w:rsidTr="00E70491">
        <w:tc>
          <w:tcPr>
            <w:tcW w:w="2078" w:type="pct"/>
            <w:vAlign w:val="bottom"/>
          </w:tcPr>
          <w:p w14:paraId="26D6C710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89F6E55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7586B3A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6165A53" w14:textId="77777777" w:rsidR="004B5B3C" w:rsidRPr="00295BC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3293FC38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23FB08E" w14:textId="77777777" w:rsidR="004B5B3C" w:rsidRPr="00295BC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0652AFB" w14:textId="77777777" w:rsidR="004B5B3C" w:rsidRPr="00295BCC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2E882C" w14:textId="77777777" w:rsidR="004B5B3C" w:rsidRPr="00295BCC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5B3C" w:rsidRPr="00627208" w14:paraId="4A5AEDA9" w14:textId="77777777" w:rsidTr="00E70491">
        <w:tc>
          <w:tcPr>
            <w:tcW w:w="2078" w:type="pct"/>
            <w:vAlign w:val="bottom"/>
          </w:tcPr>
          <w:p w14:paraId="324108A1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03F4C9E8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0F26C59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F336C7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02D52525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45FE9EFC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5425F946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FD8C71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5B3C" w:rsidRPr="00627208" w14:paraId="02621A88" w14:textId="77777777" w:rsidTr="00E70491">
        <w:tc>
          <w:tcPr>
            <w:tcW w:w="2078" w:type="pct"/>
            <w:vAlign w:val="bottom"/>
          </w:tcPr>
          <w:p w14:paraId="1D5C5599" w14:textId="349A5120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7A4C82F4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448C991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69B47D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7" w:type="pct"/>
            <w:vAlign w:val="bottom"/>
          </w:tcPr>
          <w:p w14:paraId="0D3E0012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E95722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6649242C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EFD9C4E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B5B3C" w:rsidRPr="00627208" w14:paraId="2F84300A" w14:textId="77777777" w:rsidTr="00E70491">
        <w:tc>
          <w:tcPr>
            <w:tcW w:w="2078" w:type="pct"/>
            <w:vAlign w:val="bottom"/>
          </w:tcPr>
          <w:p w14:paraId="08A07DBF" w14:textId="35AF16ED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1004AD8F" w14:textId="4EDC8339" w:rsidR="004B5B3C" w:rsidRPr="005D230C" w:rsidRDefault="005947C1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71,992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E82EEA7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00A519A" w14:textId="4D1E1481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85,838</w:t>
            </w:r>
          </w:p>
        </w:tc>
        <w:tc>
          <w:tcPr>
            <w:tcW w:w="127" w:type="pct"/>
            <w:vAlign w:val="bottom"/>
          </w:tcPr>
          <w:p w14:paraId="46E9435F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DCA5B1A" w14:textId="43104CA8" w:rsidR="004B5B3C" w:rsidRPr="00627208" w:rsidRDefault="006F0150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34,885</w:t>
            </w:r>
          </w:p>
        </w:tc>
        <w:tc>
          <w:tcPr>
            <w:tcW w:w="136" w:type="pct"/>
            <w:vAlign w:val="bottom"/>
          </w:tcPr>
          <w:p w14:paraId="5715F6D2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0AAB23B" w14:textId="1A95C864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32,405</w:t>
            </w:r>
          </w:p>
        </w:tc>
      </w:tr>
      <w:tr w:rsidR="004B5B3C" w:rsidRPr="00627208" w14:paraId="1EC77786" w14:textId="77777777" w:rsidTr="00E70491">
        <w:tc>
          <w:tcPr>
            <w:tcW w:w="2078" w:type="pct"/>
            <w:vAlign w:val="bottom"/>
          </w:tcPr>
          <w:p w14:paraId="7D33C8B8" w14:textId="7ACE744F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46A8456C" w14:textId="4AF810BE" w:rsidR="004B5B3C" w:rsidRPr="00627208" w:rsidRDefault="005947C1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07C2B28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907F16" w14:textId="68D7C30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3,023</w:t>
            </w:r>
          </w:p>
        </w:tc>
        <w:tc>
          <w:tcPr>
            <w:tcW w:w="127" w:type="pct"/>
            <w:vAlign w:val="bottom"/>
          </w:tcPr>
          <w:p w14:paraId="20685BDE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5E990446" w14:textId="386962CA" w:rsidR="004B5B3C" w:rsidRPr="00627208" w:rsidRDefault="006F0150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1,432</w:t>
            </w:r>
          </w:p>
        </w:tc>
        <w:tc>
          <w:tcPr>
            <w:tcW w:w="136" w:type="pct"/>
            <w:vAlign w:val="bottom"/>
          </w:tcPr>
          <w:p w14:paraId="2F45ED36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8AA0D28" w14:textId="3C09106C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</w:tr>
      <w:tr w:rsidR="004B5B3C" w:rsidRPr="00627208" w14:paraId="4DFF280C" w14:textId="77777777" w:rsidTr="00E70491">
        <w:tc>
          <w:tcPr>
            <w:tcW w:w="2078" w:type="pct"/>
            <w:vAlign w:val="bottom"/>
          </w:tcPr>
          <w:p w14:paraId="654107CD" w14:textId="04889AC2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0AD51F30" w14:textId="5BF5674A" w:rsidR="004B5B3C" w:rsidRPr="00627208" w:rsidRDefault="005947C1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(5,550)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D1A3481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15CF7F4" w14:textId="1C0F4338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(1,789)</w:t>
            </w:r>
          </w:p>
        </w:tc>
        <w:tc>
          <w:tcPr>
            <w:tcW w:w="127" w:type="pct"/>
            <w:vAlign w:val="bottom"/>
          </w:tcPr>
          <w:p w14:paraId="46A1233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2ED1753D" w14:textId="79423BBC" w:rsidR="004B5B3C" w:rsidRPr="00627208" w:rsidRDefault="006F0150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(5,682)</w:t>
            </w:r>
          </w:p>
        </w:tc>
        <w:tc>
          <w:tcPr>
            <w:tcW w:w="136" w:type="pct"/>
            <w:vAlign w:val="bottom"/>
          </w:tcPr>
          <w:p w14:paraId="348B60BB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620AA8EB" w14:textId="0846FAEC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(1,917)</w:t>
            </w:r>
          </w:p>
        </w:tc>
      </w:tr>
      <w:tr w:rsidR="004B5B3C" w:rsidRPr="00627208" w14:paraId="7A77DA2C" w14:textId="77777777" w:rsidTr="00E70491">
        <w:tc>
          <w:tcPr>
            <w:tcW w:w="2078" w:type="pct"/>
            <w:vAlign w:val="bottom"/>
          </w:tcPr>
          <w:p w14:paraId="50B024AF" w14:textId="77777777" w:rsidR="004B5B3C" w:rsidRPr="00627208" w:rsidRDefault="004B5B3C" w:rsidP="004B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C1CA0" w14:textId="5BB90131" w:rsidR="004B5B3C" w:rsidRPr="00627208" w:rsidRDefault="006F0150" w:rsidP="004B5B3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69,412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462F1CE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330D8" w14:textId="5FD71BBF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87,072</w:t>
            </w:r>
          </w:p>
        </w:tc>
        <w:tc>
          <w:tcPr>
            <w:tcW w:w="127" w:type="pct"/>
            <w:vAlign w:val="bottom"/>
          </w:tcPr>
          <w:p w14:paraId="40D5B379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2FD1A" w14:textId="0259BBB7" w:rsidR="004B5B3C" w:rsidRPr="00627208" w:rsidRDefault="006F0150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30,635</w:t>
            </w:r>
          </w:p>
        </w:tc>
        <w:tc>
          <w:tcPr>
            <w:tcW w:w="136" w:type="pct"/>
            <w:vAlign w:val="bottom"/>
          </w:tcPr>
          <w:p w14:paraId="47C4A79C" w14:textId="77777777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EB5B" w14:textId="0B0F9846" w:rsidR="004B5B3C" w:rsidRPr="00627208" w:rsidRDefault="004B5B3C" w:rsidP="004B5B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31,934</w:t>
            </w:r>
          </w:p>
        </w:tc>
      </w:tr>
    </w:tbl>
    <w:p w14:paraId="71205553" w14:textId="36495C3D" w:rsidR="00911EB9" w:rsidRPr="00627208" w:rsidRDefault="00911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1259"/>
        <w:gridCol w:w="269"/>
        <w:gridCol w:w="1180"/>
        <w:gridCol w:w="240"/>
        <w:gridCol w:w="1193"/>
        <w:gridCol w:w="269"/>
        <w:gridCol w:w="1155"/>
      </w:tblGrid>
      <w:tr w:rsidR="00ED167E" w:rsidRPr="00627208" w14:paraId="67A4606D" w14:textId="77777777" w:rsidTr="000843A2">
        <w:trPr>
          <w:tblHeader/>
        </w:trPr>
        <w:tc>
          <w:tcPr>
            <w:tcW w:w="2080" w:type="pct"/>
            <w:vAlign w:val="bottom"/>
          </w:tcPr>
          <w:p w14:paraId="1FC07849" w14:textId="77777777" w:rsidR="00ED167E" w:rsidRPr="00627208" w:rsidRDefault="00ED167E" w:rsidP="008576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421" w:type="pct"/>
            <w:gridSpan w:val="3"/>
            <w:vAlign w:val="bottom"/>
          </w:tcPr>
          <w:p w14:paraId="35D34822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vAlign w:val="bottom"/>
          </w:tcPr>
          <w:p w14:paraId="0583225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12C9ED61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6731E" w:rsidRPr="00627208" w14:paraId="1B27EEE3" w14:textId="77777777" w:rsidTr="000843A2">
        <w:trPr>
          <w:tblHeader/>
        </w:trPr>
        <w:tc>
          <w:tcPr>
            <w:tcW w:w="2080" w:type="pct"/>
            <w:vAlign w:val="bottom"/>
          </w:tcPr>
          <w:p w14:paraId="28142CA9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</w:p>
        </w:tc>
        <w:tc>
          <w:tcPr>
            <w:tcW w:w="661" w:type="pct"/>
            <w:vAlign w:val="bottom"/>
          </w:tcPr>
          <w:p w14:paraId="29021AED" w14:textId="724003A2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vAlign w:val="bottom"/>
          </w:tcPr>
          <w:p w14:paraId="50CFAD2B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A3337D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vAlign w:val="bottom"/>
          </w:tcPr>
          <w:p w14:paraId="29F3130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D2E6D34" w14:textId="761254A6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  <w:vAlign w:val="bottom"/>
          </w:tcPr>
          <w:p w14:paraId="2920466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63A71AD" w14:textId="00903549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6731E" w:rsidRPr="00627208" w14:paraId="7B7F020E" w14:textId="77777777" w:rsidTr="000843A2">
        <w:trPr>
          <w:tblHeader/>
        </w:trPr>
        <w:tc>
          <w:tcPr>
            <w:tcW w:w="2080" w:type="pct"/>
            <w:vAlign w:val="bottom"/>
          </w:tcPr>
          <w:p w14:paraId="660449A9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4D8AD85F" w14:textId="33031B4F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  <w:vAlign w:val="bottom"/>
          </w:tcPr>
          <w:p w14:paraId="629B97A4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6155456" w14:textId="453EBE78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  <w:vAlign w:val="bottom"/>
          </w:tcPr>
          <w:p w14:paraId="7B510DF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F922C80" w14:textId="65E6185F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1" w:type="pct"/>
            <w:vAlign w:val="bottom"/>
          </w:tcPr>
          <w:p w14:paraId="55C20DE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09D3ECD" w14:textId="4605BCCB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6731E" w:rsidRPr="00627208" w14:paraId="011108D1" w14:textId="77777777" w:rsidTr="000843A2">
        <w:trPr>
          <w:tblHeader/>
        </w:trPr>
        <w:tc>
          <w:tcPr>
            <w:tcW w:w="2080" w:type="pct"/>
            <w:vAlign w:val="bottom"/>
          </w:tcPr>
          <w:p w14:paraId="527ECD25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6590DA3B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31E" w:rsidRPr="00627208" w14:paraId="01D7E8A6" w14:textId="77777777" w:rsidTr="000843A2">
        <w:tc>
          <w:tcPr>
            <w:tcW w:w="2080" w:type="pct"/>
            <w:vAlign w:val="bottom"/>
          </w:tcPr>
          <w:p w14:paraId="058BE550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  <w:vAlign w:val="bottom"/>
          </w:tcPr>
          <w:p w14:paraId="62E8E80E" w14:textId="77777777" w:rsidR="00A6731E" w:rsidRPr="00627208" w:rsidRDefault="00A6731E" w:rsidP="00A6731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1C1B5D0D" w14:textId="77777777" w:rsidR="00A6731E" w:rsidRPr="00627208" w:rsidRDefault="00A6731E" w:rsidP="00A6731E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0CD8EE4" w14:textId="77777777" w:rsidR="00A6731E" w:rsidRPr="00627208" w:rsidRDefault="00A6731E" w:rsidP="00A6731E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48EFB27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9F7AAB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3731C55E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B6D796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87BBC" w:rsidRPr="00627208" w14:paraId="5A3BEE4F" w14:textId="77777777" w:rsidTr="000843A2">
        <w:tc>
          <w:tcPr>
            <w:tcW w:w="2080" w:type="pct"/>
            <w:vAlign w:val="bottom"/>
          </w:tcPr>
          <w:p w14:paraId="5304D58F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B81C410" w14:textId="0AB8EAF7" w:rsidR="00F87BBC" w:rsidRPr="000843A2" w:rsidRDefault="00F87BBC" w:rsidP="00F87BB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7,012,483</w:t>
            </w:r>
          </w:p>
        </w:tc>
        <w:tc>
          <w:tcPr>
            <w:tcW w:w="141" w:type="pct"/>
            <w:vAlign w:val="bottom"/>
          </w:tcPr>
          <w:p w14:paraId="3C4B86FC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8863E0D" w14:textId="629F9C09" w:rsidR="00F87BBC" w:rsidRPr="00627208" w:rsidRDefault="00F87BBC" w:rsidP="00F87BB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232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526</w:t>
            </w:r>
          </w:p>
        </w:tc>
        <w:tc>
          <w:tcPr>
            <w:tcW w:w="126" w:type="pct"/>
            <w:vAlign w:val="bottom"/>
          </w:tcPr>
          <w:p w14:paraId="11073DA9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D53411" w14:textId="7EC7FBB9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73B4871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856EFD8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BBC" w:rsidRPr="00627208" w14:paraId="3D85A644" w14:textId="77777777" w:rsidTr="000843A2">
        <w:tc>
          <w:tcPr>
            <w:tcW w:w="2080" w:type="pct"/>
            <w:vAlign w:val="bottom"/>
          </w:tcPr>
          <w:p w14:paraId="4832396C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49D1AD37" w14:textId="10D2BDFD" w:rsidR="00F87BBC" w:rsidRPr="000843A2" w:rsidRDefault="00F87BBC" w:rsidP="00F87BB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41" w:type="pct"/>
            <w:vAlign w:val="bottom"/>
          </w:tcPr>
          <w:p w14:paraId="0BEEEDAD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820BF64" w14:textId="397ECAD6" w:rsidR="00F87BBC" w:rsidRPr="00627208" w:rsidRDefault="00F87BBC" w:rsidP="00F87BB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824</w:t>
            </w:r>
          </w:p>
        </w:tc>
        <w:tc>
          <w:tcPr>
            <w:tcW w:w="126" w:type="pct"/>
            <w:vAlign w:val="bottom"/>
          </w:tcPr>
          <w:p w14:paraId="4B5B4C59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88CD730" w14:textId="5910F43F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E2812A6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260255A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BBC" w:rsidRPr="00627208" w14:paraId="376F2716" w14:textId="77777777" w:rsidTr="000843A2">
        <w:tc>
          <w:tcPr>
            <w:tcW w:w="2080" w:type="pct"/>
            <w:vAlign w:val="bottom"/>
          </w:tcPr>
          <w:p w14:paraId="4B485DDD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3245CBFD" w14:textId="3DE2F4A5" w:rsidR="00F87BBC" w:rsidRPr="00627208" w:rsidRDefault="00F87BBC" w:rsidP="00F87BB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141,028</w:t>
            </w:r>
          </w:p>
        </w:tc>
        <w:tc>
          <w:tcPr>
            <w:tcW w:w="141" w:type="pct"/>
            <w:vAlign w:val="bottom"/>
          </w:tcPr>
          <w:p w14:paraId="3AAF878C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AEFC924" w14:textId="1BD9D53C" w:rsidR="00F87BBC" w:rsidRPr="00627208" w:rsidRDefault="00F87BBC" w:rsidP="00F87BB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26" w:type="pct"/>
            <w:vAlign w:val="bottom"/>
          </w:tcPr>
          <w:p w14:paraId="5C046EA0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114D667" w14:textId="7A770174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77204F0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C3424A8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59A3" w:rsidRPr="00627208" w14:paraId="3D99449E" w14:textId="77777777" w:rsidTr="000843A2">
        <w:tc>
          <w:tcPr>
            <w:tcW w:w="2080" w:type="pct"/>
            <w:vAlign w:val="bottom"/>
          </w:tcPr>
          <w:p w14:paraId="055EB3E9" w14:textId="46D2B154" w:rsidR="00DE59A3" w:rsidRPr="00627208" w:rsidRDefault="00DE59A3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vAlign w:val="bottom"/>
          </w:tcPr>
          <w:p w14:paraId="1D28B349" w14:textId="6EB39904" w:rsidR="00DE59A3" w:rsidRPr="00DE59A3" w:rsidRDefault="00DE59A3" w:rsidP="00F87BB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</w:p>
        </w:tc>
        <w:tc>
          <w:tcPr>
            <w:tcW w:w="141" w:type="pct"/>
            <w:vAlign w:val="bottom"/>
          </w:tcPr>
          <w:p w14:paraId="3D72AF7E" w14:textId="77777777" w:rsidR="00DE59A3" w:rsidRPr="00627208" w:rsidRDefault="00DE59A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3C3428C" w14:textId="7B022164" w:rsidR="00DE59A3" w:rsidRPr="00A77235" w:rsidRDefault="00DE59A3" w:rsidP="00DE5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24DCE388" w14:textId="77777777" w:rsidR="00DE59A3" w:rsidRPr="00627208" w:rsidRDefault="00DE59A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91196D2" w14:textId="1BC7EBBF" w:rsidR="00DE59A3" w:rsidRPr="00627208" w:rsidRDefault="00DE59A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2D3DBE4" w14:textId="77777777" w:rsidR="00DE59A3" w:rsidRPr="00627208" w:rsidRDefault="00DE59A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4A79F5B" w14:textId="5FABBFF3" w:rsidR="00DE59A3" w:rsidRPr="00627208" w:rsidRDefault="00DE59A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BBC" w:rsidRPr="00627208" w14:paraId="66F1E539" w14:textId="77777777" w:rsidTr="000843A2">
        <w:tc>
          <w:tcPr>
            <w:tcW w:w="2080" w:type="pct"/>
            <w:vAlign w:val="bottom"/>
          </w:tcPr>
          <w:p w14:paraId="3E3B399B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11DB525" w14:textId="5CBAFC66" w:rsidR="00F87BBC" w:rsidRPr="00B6105C" w:rsidRDefault="00F87BBC" w:rsidP="00F87BB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7,154,</w:t>
            </w:r>
            <w:r w:rsidR="00DE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141" w:type="pct"/>
            <w:vAlign w:val="bottom"/>
          </w:tcPr>
          <w:p w14:paraId="6BBB0B01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1A218E8" w14:textId="45C15684" w:rsidR="00F87BBC" w:rsidRPr="00627208" w:rsidRDefault="00F87BBC" w:rsidP="00F87BB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26" w:type="pct"/>
            <w:vAlign w:val="bottom"/>
          </w:tcPr>
          <w:p w14:paraId="42A23EBE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54DDD48" w14:textId="427FC6E9" w:rsidR="00F87BBC" w:rsidRPr="00627208" w:rsidRDefault="00F87BBC" w:rsidP="00F87B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72F0BCA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2E42F2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87BBC" w:rsidRPr="00627208" w14:paraId="64EC2B14" w14:textId="77777777" w:rsidTr="000843A2">
        <w:tc>
          <w:tcPr>
            <w:tcW w:w="2080" w:type="pct"/>
            <w:vAlign w:val="bottom"/>
          </w:tcPr>
          <w:p w14:paraId="68F3B7C9" w14:textId="77777777" w:rsidR="00F87BBC" w:rsidRPr="000843A2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DE926D" w14:textId="4B5E09CD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DA45BD4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563B3FF" w14:textId="784A8B05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CFD31A0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865A7DB" w14:textId="3AFEB794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EE56981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20D57BF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BBC" w:rsidRPr="00627208" w14:paraId="16A984E8" w14:textId="77777777" w:rsidTr="000843A2">
        <w:tc>
          <w:tcPr>
            <w:tcW w:w="2080" w:type="pct"/>
            <w:vAlign w:val="bottom"/>
          </w:tcPr>
          <w:p w14:paraId="533D7F4C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96910" w14:textId="51CDEB44" w:rsidR="00F87BBC" w:rsidRPr="00627208" w:rsidRDefault="00F87BBC" w:rsidP="00F87BB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7,154,</w:t>
            </w:r>
            <w:r w:rsidR="00DE59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141" w:type="pct"/>
            <w:vAlign w:val="bottom"/>
          </w:tcPr>
          <w:p w14:paraId="10507E94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4BFAA" w14:textId="28878204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126" w:type="pct"/>
            <w:vAlign w:val="bottom"/>
          </w:tcPr>
          <w:p w14:paraId="6609DD08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17AE9" w14:textId="58D587EC" w:rsidR="00F87BBC" w:rsidRPr="00627208" w:rsidRDefault="00F87BBC" w:rsidP="00F87BB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38511E9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D0C9C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87BBC" w:rsidRPr="00C35031" w14:paraId="2B7338F8" w14:textId="77777777" w:rsidTr="000843A2">
        <w:tc>
          <w:tcPr>
            <w:tcW w:w="2080" w:type="pct"/>
            <w:vAlign w:val="bottom"/>
          </w:tcPr>
          <w:p w14:paraId="103D77B7" w14:textId="77777777" w:rsidR="00F87BBC" w:rsidRPr="00C35031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21266347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8BB4C52" w14:textId="77777777" w:rsidR="00F87BBC" w:rsidRPr="00220F20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vAlign w:val="bottom"/>
          </w:tcPr>
          <w:p w14:paraId="246BC21A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50230E4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01A85AD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4871870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DC14B50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BBC" w:rsidRPr="00C35031" w14:paraId="35DC6473" w14:textId="77777777" w:rsidTr="005F0FB3">
        <w:tc>
          <w:tcPr>
            <w:tcW w:w="2080" w:type="pct"/>
            <w:vAlign w:val="bottom"/>
          </w:tcPr>
          <w:p w14:paraId="4DD2090F" w14:textId="4ABF3B47" w:rsidR="00F87BBC" w:rsidRPr="008F7A05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  <w:vAlign w:val="bottom"/>
          </w:tcPr>
          <w:p w14:paraId="0DB26316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0F900648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34DAFFB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664F005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1958E6BB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298519B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87F473B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BBC" w:rsidRPr="00C35031" w14:paraId="1C4D50B9" w14:textId="77777777" w:rsidTr="006B5777">
        <w:tc>
          <w:tcPr>
            <w:tcW w:w="2080" w:type="pct"/>
            <w:vAlign w:val="bottom"/>
          </w:tcPr>
          <w:p w14:paraId="20E767A4" w14:textId="73A14272" w:rsidR="00F87BBC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7FD305" w14:textId="6A435619" w:rsidR="00F87BBC" w:rsidRPr="00C35031" w:rsidRDefault="008F1F14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77</w:t>
            </w:r>
            <w:r w:rsidR="00F87B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,268</w:t>
            </w:r>
          </w:p>
        </w:tc>
        <w:tc>
          <w:tcPr>
            <w:tcW w:w="141" w:type="pct"/>
            <w:vAlign w:val="bottom"/>
          </w:tcPr>
          <w:p w14:paraId="0ACF5BDC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5003AFC2" w14:textId="79AB2CF1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87A7F17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E6A787C" w14:textId="5F316864" w:rsidR="00F87BBC" w:rsidRPr="006B5777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57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59D12CC" w14:textId="77777777" w:rsidR="00F87BBC" w:rsidRPr="006B5777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5E70F93" w14:textId="6F2EF2CE" w:rsidR="00F87BBC" w:rsidRPr="006B5777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B57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87BBC" w:rsidRPr="00C35031" w14:paraId="24B6C460" w14:textId="77777777" w:rsidTr="006B5777">
        <w:tc>
          <w:tcPr>
            <w:tcW w:w="2080" w:type="pct"/>
            <w:vAlign w:val="bottom"/>
          </w:tcPr>
          <w:p w14:paraId="2AD1B358" w14:textId="0C7F0E7F" w:rsidR="00F87BBC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9EECA" w14:textId="00E4ECC8" w:rsidR="00F87BBC" w:rsidRPr="006B5777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77,268</w:t>
            </w:r>
          </w:p>
        </w:tc>
        <w:tc>
          <w:tcPr>
            <w:tcW w:w="141" w:type="pct"/>
            <w:vAlign w:val="bottom"/>
          </w:tcPr>
          <w:p w14:paraId="48AAA196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5C80A" w14:textId="1DAB9AF1" w:rsidR="00F87BBC" w:rsidRPr="00D44F1F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4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59D80B96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15F2B" w14:textId="057EA0DE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6ECE11D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51655" w14:textId="418C5B9F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87BBC" w:rsidRPr="00C35031" w14:paraId="35C4670E" w14:textId="77777777" w:rsidTr="00C05D53">
        <w:tc>
          <w:tcPr>
            <w:tcW w:w="2080" w:type="pct"/>
            <w:vAlign w:val="bottom"/>
          </w:tcPr>
          <w:p w14:paraId="3D0CFB0C" w14:textId="77777777" w:rsidR="00F87BBC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3607BD26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1F020B6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5423D203" w14:textId="77777777" w:rsidR="00F87BBC" w:rsidRPr="00C35031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7D3CAC81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1BB2D4E4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69DE467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62501863" w14:textId="77777777" w:rsidR="00F87BBC" w:rsidRPr="00C35031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5D53" w:rsidRPr="00C35031" w14:paraId="33309F97" w14:textId="77777777" w:rsidTr="00C05D53">
        <w:tc>
          <w:tcPr>
            <w:tcW w:w="2080" w:type="pct"/>
            <w:vAlign w:val="bottom"/>
          </w:tcPr>
          <w:p w14:paraId="1B1D6807" w14:textId="77777777" w:rsidR="00C05D53" w:rsidRDefault="00C05D53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522C96DB" w14:textId="77777777" w:rsidR="00C05D53" w:rsidRPr="00C35031" w:rsidRDefault="00C05D53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13A41FE2" w14:textId="77777777" w:rsidR="00C05D53" w:rsidRPr="00C35031" w:rsidRDefault="00C05D53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A67F027" w14:textId="77777777" w:rsidR="00C05D53" w:rsidRPr="00C35031" w:rsidRDefault="00C05D53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2074D3D9" w14:textId="77777777" w:rsidR="00C05D53" w:rsidRPr="00C35031" w:rsidRDefault="00C05D5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CEFF0D7" w14:textId="77777777" w:rsidR="00C05D53" w:rsidRPr="00C35031" w:rsidRDefault="00C05D5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BF74D1C" w14:textId="77777777" w:rsidR="00C05D53" w:rsidRPr="00C35031" w:rsidRDefault="00C05D5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955FF51" w14:textId="77777777" w:rsidR="00C05D53" w:rsidRPr="00C35031" w:rsidRDefault="00C05D53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0BF2" w:rsidRPr="00C35031" w14:paraId="14486E7C" w14:textId="77777777" w:rsidTr="00C05D53">
        <w:tc>
          <w:tcPr>
            <w:tcW w:w="2080" w:type="pct"/>
            <w:vAlign w:val="bottom"/>
          </w:tcPr>
          <w:p w14:paraId="5276EFE2" w14:textId="77777777" w:rsidR="00200BF2" w:rsidRDefault="00200BF2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37DD80E7" w14:textId="77777777" w:rsidR="00200BF2" w:rsidRPr="00C35031" w:rsidRDefault="00200BF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47A6E28D" w14:textId="77777777" w:rsidR="00200BF2" w:rsidRPr="00C35031" w:rsidRDefault="00200BF2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84E23BF" w14:textId="77777777" w:rsidR="00200BF2" w:rsidRPr="00C35031" w:rsidRDefault="00200BF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18BE3F24" w14:textId="77777777" w:rsidR="00200BF2" w:rsidRPr="00C35031" w:rsidRDefault="00200BF2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588F901" w14:textId="77777777" w:rsidR="00200BF2" w:rsidRPr="00C35031" w:rsidRDefault="00200BF2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02C58CA9" w14:textId="77777777" w:rsidR="00200BF2" w:rsidRPr="00C35031" w:rsidRDefault="00200BF2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FB1D515" w14:textId="77777777" w:rsidR="00200BF2" w:rsidRPr="00C35031" w:rsidRDefault="00200BF2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BBC" w:rsidRPr="00627208" w14:paraId="12431453" w14:textId="77777777" w:rsidTr="000843A2">
        <w:tc>
          <w:tcPr>
            <w:tcW w:w="2080" w:type="pct"/>
            <w:vAlign w:val="bottom"/>
          </w:tcPr>
          <w:p w14:paraId="3BC0CBD7" w14:textId="15DA010D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61" w:type="pct"/>
            <w:vAlign w:val="bottom"/>
          </w:tcPr>
          <w:p w14:paraId="6E58D60A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1181CCA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5156598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0E76DDB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96E4B4A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74B42D3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D4F9CE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BBC" w:rsidRPr="00627208" w14:paraId="38E5F648" w14:textId="77777777" w:rsidTr="000843A2">
        <w:tc>
          <w:tcPr>
            <w:tcW w:w="2080" w:type="pct"/>
            <w:vAlign w:val="bottom"/>
          </w:tcPr>
          <w:p w14:paraId="326F75CA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906A4B7" w14:textId="275FCB28" w:rsidR="00F87BBC" w:rsidRPr="00627208" w:rsidRDefault="008F1F14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318</w:t>
            </w:r>
          </w:p>
        </w:tc>
        <w:tc>
          <w:tcPr>
            <w:tcW w:w="141" w:type="pct"/>
            <w:vAlign w:val="bottom"/>
          </w:tcPr>
          <w:p w14:paraId="0EE9F49F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5A4038" w14:textId="60382F62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26" w:type="pct"/>
            <w:vAlign w:val="bottom"/>
          </w:tcPr>
          <w:p w14:paraId="615E709E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F135A27" w14:textId="1C29BC58" w:rsidR="00F87BBC" w:rsidRPr="00627208" w:rsidRDefault="00642062" w:rsidP="00F87BB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67491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F62B5D1" w14:textId="3A3D84C1" w:rsidR="00F87BBC" w:rsidRPr="00627208" w:rsidRDefault="00F87BBC" w:rsidP="00F87BB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87BBC" w:rsidRPr="00627208" w14:paraId="218DCF56" w14:textId="77777777" w:rsidTr="000843A2">
        <w:tc>
          <w:tcPr>
            <w:tcW w:w="2080" w:type="pct"/>
            <w:vAlign w:val="bottom"/>
          </w:tcPr>
          <w:p w14:paraId="6925FC99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71586E9E" w14:textId="5E90E854" w:rsidR="00F87BBC" w:rsidRPr="00627208" w:rsidRDefault="00642062" w:rsidP="00F87BB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89898F5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130EF0E" w14:textId="241BD784" w:rsidR="00F87BBC" w:rsidRPr="00627208" w:rsidRDefault="00F87BBC" w:rsidP="00F87BB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D4FD630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AD8AAB5" w14:textId="083B1991" w:rsidR="00F87BBC" w:rsidRPr="00627208" w:rsidRDefault="00642062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213,17</w:t>
            </w:r>
            <w:r w:rsidR="004E6A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1" w:type="pct"/>
            <w:vAlign w:val="bottom"/>
          </w:tcPr>
          <w:p w14:paraId="7519AF3A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5643D3A" w14:textId="4C87E0E2" w:rsidR="00F87BBC" w:rsidRPr="00627208" w:rsidRDefault="00F87BBC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</w:p>
        </w:tc>
      </w:tr>
      <w:tr w:rsidR="00F87BBC" w:rsidRPr="00627208" w14:paraId="1A82A11E" w14:textId="77777777" w:rsidTr="000843A2">
        <w:tc>
          <w:tcPr>
            <w:tcW w:w="2080" w:type="pct"/>
            <w:vAlign w:val="bottom"/>
          </w:tcPr>
          <w:p w14:paraId="5857D40F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3C6F17AB" w14:textId="2B9101EF" w:rsidR="00F87BBC" w:rsidRPr="00627208" w:rsidRDefault="008F1F14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41" w:type="pct"/>
            <w:vAlign w:val="bottom"/>
          </w:tcPr>
          <w:p w14:paraId="0CEBDB42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47282D" w14:textId="1AE4F310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26" w:type="pct"/>
            <w:vAlign w:val="bottom"/>
          </w:tcPr>
          <w:p w14:paraId="77DD1ED6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8F4E56F" w14:textId="7C9B8AB4" w:rsidR="00F87BBC" w:rsidRPr="00627208" w:rsidRDefault="00642062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141" w:type="pct"/>
            <w:vAlign w:val="bottom"/>
          </w:tcPr>
          <w:p w14:paraId="6612D08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AD6B8F6" w14:textId="71064E5C" w:rsidR="00F87BBC" w:rsidRPr="00627208" w:rsidRDefault="00F87BBC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</w:tr>
      <w:tr w:rsidR="00F87BBC" w:rsidRPr="00627208" w14:paraId="2F2C7ACB" w14:textId="77777777" w:rsidTr="000843A2">
        <w:tc>
          <w:tcPr>
            <w:tcW w:w="2080" w:type="pct"/>
            <w:vAlign w:val="bottom"/>
          </w:tcPr>
          <w:p w14:paraId="206BB72B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5F5EBA18" w14:textId="20A8E30F" w:rsidR="00F87BBC" w:rsidRPr="00627208" w:rsidRDefault="0064206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165,182</w:t>
            </w:r>
          </w:p>
        </w:tc>
        <w:tc>
          <w:tcPr>
            <w:tcW w:w="141" w:type="pct"/>
            <w:vAlign w:val="bottom"/>
          </w:tcPr>
          <w:p w14:paraId="501623E1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C6B3D8F" w14:textId="22C6A24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  <w:tc>
          <w:tcPr>
            <w:tcW w:w="126" w:type="pct"/>
            <w:vAlign w:val="bottom"/>
          </w:tcPr>
          <w:p w14:paraId="39259A73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A2FF39" w14:textId="2ED1B6DC" w:rsidR="00F87BBC" w:rsidRPr="00627208" w:rsidRDefault="00642062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13,054</w:t>
            </w:r>
          </w:p>
        </w:tc>
        <w:tc>
          <w:tcPr>
            <w:tcW w:w="141" w:type="pct"/>
            <w:vAlign w:val="bottom"/>
          </w:tcPr>
          <w:p w14:paraId="7226188D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A88DA53" w14:textId="60E896F9" w:rsidR="00F87BBC" w:rsidRPr="00627208" w:rsidRDefault="00F87BBC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963</w:t>
            </w:r>
          </w:p>
        </w:tc>
      </w:tr>
      <w:tr w:rsidR="00F87BBC" w:rsidRPr="00627208" w14:paraId="7795FE30" w14:textId="77777777" w:rsidTr="000843A2">
        <w:tc>
          <w:tcPr>
            <w:tcW w:w="2080" w:type="pct"/>
            <w:vAlign w:val="bottom"/>
          </w:tcPr>
          <w:p w14:paraId="7598B72E" w14:textId="1475FB78" w:rsidR="00F87BBC" w:rsidRPr="00E527C2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27C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1" w:type="pct"/>
            <w:vAlign w:val="bottom"/>
          </w:tcPr>
          <w:p w14:paraId="7EB86947" w14:textId="46406410" w:rsidR="00F87BBC" w:rsidRDefault="0064206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141" w:type="pct"/>
            <w:vAlign w:val="bottom"/>
          </w:tcPr>
          <w:p w14:paraId="03ABB585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D5F5201" w14:textId="7334494E" w:rsidR="00F87BBC" w:rsidRPr="00CD468E" w:rsidRDefault="00F87BBC" w:rsidP="00F87BB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7CD9F462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08155E7" w14:textId="3E60D370" w:rsidR="00F87BBC" w:rsidRDefault="00642062" w:rsidP="0064206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0CC953F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2A6E46D" w14:textId="30E3AD58" w:rsidR="00F87BBC" w:rsidRPr="00CD468E" w:rsidRDefault="00F87BBC" w:rsidP="00F87BB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87BBC" w:rsidRPr="00627208" w14:paraId="3801F28A" w14:textId="77777777" w:rsidTr="000843A2">
        <w:tc>
          <w:tcPr>
            <w:tcW w:w="2080" w:type="pct"/>
            <w:vAlign w:val="bottom"/>
          </w:tcPr>
          <w:p w14:paraId="586F9303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7CF0D" w14:textId="0B717F35" w:rsidR="00F87BBC" w:rsidRPr="00627208" w:rsidRDefault="0064206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165,821</w:t>
            </w:r>
          </w:p>
        </w:tc>
        <w:tc>
          <w:tcPr>
            <w:tcW w:w="141" w:type="pct"/>
            <w:vAlign w:val="bottom"/>
          </w:tcPr>
          <w:p w14:paraId="687F1451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B4529" w14:textId="655D42D3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674</w:t>
            </w:r>
          </w:p>
        </w:tc>
        <w:tc>
          <w:tcPr>
            <w:tcW w:w="126" w:type="pct"/>
            <w:vAlign w:val="bottom"/>
          </w:tcPr>
          <w:p w14:paraId="72D918A6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381BB" w14:textId="78B6C291" w:rsidR="00F87BBC" w:rsidRPr="00627208" w:rsidRDefault="00642062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226,4</w:t>
            </w:r>
            <w:r w:rsidR="004E6A5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41" w:type="pct"/>
            <w:vAlign w:val="bottom"/>
          </w:tcPr>
          <w:p w14:paraId="6EE4AC49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2660D" w14:textId="56FD0BBD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208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</w:tr>
      <w:tr w:rsidR="00F87BBC" w:rsidRPr="00A82C65" w14:paraId="5A53C586" w14:textId="77777777" w:rsidTr="000843A2">
        <w:tc>
          <w:tcPr>
            <w:tcW w:w="2080" w:type="pct"/>
            <w:vAlign w:val="bottom"/>
          </w:tcPr>
          <w:p w14:paraId="3DC26E9A" w14:textId="77777777" w:rsidR="00F87BBC" w:rsidRPr="00A82C65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6719D4F2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50B414C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BD4E456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148AE61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4C5691E2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27725B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745ACC12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87BBC" w:rsidRPr="00627208" w14:paraId="1698A17A" w14:textId="77777777" w:rsidTr="000843A2">
        <w:tc>
          <w:tcPr>
            <w:tcW w:w="2080" w:type="pct"/>
            <w:vAlign w:val="bottom"/>
          </w:tcPr>
          <w:p w14:paraId="5ACD909A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  <w:vAlign w:val="bottom"/>
          </w:tcPr>
          <w:p w14:paraId="1B314581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4C442C5F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E670F6D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02C7BD6A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3BA45E1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C178F52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EE231AE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87BBC" w:rsidRPr="00627208" w14:paraId="7DB7533E" w14:textId="77777777" w:rsidTr="000843A2">
        <w:tc>
          <w:tcPr>
            <w:tcW w:w="2080" w:type="pct"/>
            <w:vAlign w:val="bottom"/>
          </w:tcPr>
          <w:p w14:paraId="613E9B55" w14:textId="53A2AB0C" w:rsidR="00F87BBC" w:rsidRPr="00627208" w:rsidRDefault="00642062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39D9F2D5" w14:textId="39C34C29" w:rsidR="00F87BBC" w:rsidRPr="005D14A4" w:rsidRDefault="00200BF2" w:rsidP="00200BF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4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79459EE1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EED2535" w14:textId="2081A37B" w:rsidR="00F87BBC" w:rsidRPr="00627208" w:rsidRDefault="00F87BBC" w:rsidP="00F87BB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AB94BAD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1991B90" w14:textId="0F78861C" w:rsidR="00F87BBC" w:rsidRPr="00642062" w:rsidRDefault="00642062" w:rsidP="0064206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4206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D066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4206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066F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200B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49C35CD9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6CDBC22" w14:textId="4CAB081A" w:rsidR="00F87BBC" w:rsidRPr="00627208" w:rsidRDefault="00F87BBC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2E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562</w:t>
            </w:r>
            <w:r w:rsidRPr="002F02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,428</w:t>
            </w:r>
          </w:p>
        </w:tc>
      </w:tr>
      <w:tr w:rsidR="00F87BBC" w:rsidRPr="00627208" w14:paraId="47432EAF" w14:textId="77777777" w:rsidTr="000843A2">
        <w:tc>
          <w:tcPr>
            <w:tcW w:w="2080" w:type="pct"/>
            <w:vAlign w:val="bottom"/>
          </w:tcPr>
          <w:p w14:paraId="0926AB84" w14:textId="0887EDDB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382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B8E9928" w14:textId="0CE0B7E5" w:rsidR="00F87BBC" w:rsidRPr="00627208" w:rsidRDefault="0064206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189661D6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C33FB19" w14:textId="33907D15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5134DC4D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3F4573A" w14:textId="23FB7D1F" w:rsidR="00F87BBC" w:rsidRPr="001E441F" w:rsidRDefault="00642062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7FC3436D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0FEBA71" w14:textId="7A483A46" w:rsidR="00F87BBC" w:rsidRPr="00955382" w:rsidRDefault="00F87BBC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87BBC" w:rsidRPr="00627208" w14:paraId="1B6190F1" w14:textId="77777777" w:rsidTr="000843A2">
        <w:tc>
          <w:tcPr>
            <w:tcW w:w="2080" w:type="pct"/>
            <w:vAlign w:val="bottom"/>
          </w:tcPr>
          <w:p w14:paraId="6DDF9413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54093F7" w14:textId="660F47C8" w:rsidR="00F87BBC" w:rsidRPr="001D5E6A" w:rsidRDefault="0064206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09793656" w14:textId="77777777" w:rsidR="00F87BBC" w:rsidRPr="001D5E6A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A263F49" w14:textId="3BB752F0" w:rsidR="00F87BBC" w:rsidRPr="001D5E6A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5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78569647" w14:textId="77777777" w:rsidR="00F87BBC" w:rsidRPr="001D5E6A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2CD01BED" w14:textId="0ACCE428" w:rsidR="00F87BBC" w:rsidRPr="001E441F" w:rsidRDefault="00642062" w:rsidP="00CD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CD066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066F">
              <w:rPr>
                <w:rFonts w:ascii="Angsana New" w:hAnsi="Angsana New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41" w:type="pct"/>
            <w:vAlign w:val="bottom"/>
          </w:tcPr>
          <w:p w14:paraId="46CC2FEF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257BFB0" w14:textId="4FFD302F" w:rsidR="00F87BBC" w:rsidRPr="00955382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80A">
              <w:rPr>
                <w:rFonts w:ascii="Angsana New" w:hAnsi="Angsana New" w:hint="cs"/>
                <w:b/>
                <w:bCs/>
                <w:sz w:val="30"/>
                <w:szCs w:val="30"/>
              </w:rPr>
              <w:t>562</w:t>
            </w:r>
            <w:r w:rsidRPr="00E218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180A">
              <w:rPr>
                <w:rFonts w:ascii="Angsana New" w:hAnsi="Angsana New" w:hint="cs"/>
                <w:b/>
                <w:bCs/>
                <w:sz w:val="30"/>
                <w:szCs w:val="30"/>
              </w:rPr>
              <w:t>428</w:t>
            </w:r>
          </w:p>
        </w:tc>
      </w:tr>
      <w:tr w:rsidR="00F87BBC" w:rsidRPr="00627208" w14:paraId="0102D6BC" w14:textId="77777777" w:rsidTr="000843A2">
        <w:tc>
          <w:tcPr>
            <w:tcW w:w="2080" w:type="pct"/>
            <w:vAlign w:val="bottom"/>
          </w:tcPr>
          <w:p w14:paraId="09022467" w14:textId="77777777" w:rsidR="00F87BBC" w:rsidRPr="00551A2C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51A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551A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23B3565" w14:textId="7341A91B" w:rsidR="00F87BBC" w:rsidRPr="00B04DF3" w:rsidRDefault="00642062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C4374" w14:textId="77777777" w:rsidR="00F87BBC" w:rsidRPr="00220F20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E3471DC" w14:textId="2399A999" w:rsidR="00F87BBC" w:rsidRPr="00627208" w:rsidRDefault="00F87BBC" w:rsidP="00F87BB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4D00F204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8516F47" w14:textId="6BE9EE57" w:rsidR="00F87BBC" w:rsidRPr="001E441F" w:rsidRDefault="00CD066F" w:rsidP="00CD066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(716)</w:t>
            </w:r>
          </w:p>
        </w:tc>
        <w:tc>
          <w:tcPr>
            <w:tcW w:w="141" w:type="pct"/>
            <w:vAlign w:val="bottom"/>
          </w:tcPr>
          <w:p w14:paraId="2726B8E2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138F7186" w14:textId="70E0D6A4" w:rsidR="00F87BBC" w:rsidRPr="00955382" w:rsidRDefault="00F87BBC" w:rsidP="00F87BB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F02E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71</w:t>
            </w:r>
            <w:r w:rsidRPr="002F02E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87BBC" w:rsidRPr="00627208" w14:paraId="4A36C6D3" w14:textId="77777777" w:rsidTr="000843A2">
        <w:tc>
          <w:tcPr>
            <w:tcW w:w="2080" w:type="pct"/>
            <w:vAlign w:val="bottom"/>
          </w:tcPr>
          <w:p w14:paraId="64F48E7C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B20FD" w14:textId="0C2B9E5C" w:rsidR="00F87BBC" w:rsidRPr="00955382" w:rsidRDefault="0064206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41" w:type="pct"/>
            <w:vAlign w:val="bottom"/>
          </w:tcPr>
          <w:p w14:paraId="66FD451A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0E352" w14:textId="3D34976B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53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126" w:type="pct"/>
            <w:vAlign w:val="bottom"/>
          </w:tcPr>
          <w:p w14:paraId="432D7158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20B6B" w14:textId="3E505D1E" w:rsidR="00F87BBC" w:rsidRPr="001E441F" w:rsidRDefault="00CD066F" w:rsidP="00CD06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561,712</w:t>
            </w:r>
          </w:p>
        </w:tc>
        <w:tc>
          <w:tcPr>
            <w:tcW w:w="141" w:type="pct"/>
            <w:vAlign w:val="bottom"/>
          </w:tcPr>
          <w:p w14:paraId="695CE88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16906" w14:textId="52408D63" w:rsidR="00F87BBC" w:rsidRPr="00955382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80A">
              <w:rPr>
                <w:rFonts w:ascii="Angsana New" w:hAnsi="Angsana New" w:hint="cs"/>
                <w:b/>
                <w:bCs/>
                <w:sz w:val="30"/>
                <w:szCs w:val="30"/>
              </w:rPr>
              <w:t>561</w:t>
            </w:r>
            <w:r w:rsidRPr="00E2180A">
              <w:rPr>
                <w:rFonts w:ascii="Angsana New" w:hAnsi="Angsana New"/>
                <w:b/>
                <w:bCs/>
                <w:sz w:val="30"/>
                <w:szCs w:val="30"/>
              </w:rPr>
              <w:t>,712</w:t>
            </w:r>
          </w:p>
        </w:tc>
      </w:tr>
      <w:tr w:rsidR="00F87BBC" w:rsidRPr="00A82C65" w14:paraId="47E91B8E" w14:textId="77777777" w:rsidTr="000843A2">
        <w:tc>
          <w:tcPr>
            <w:tcW w:w="2080" w:type="pct"/>
            <w:vAlign w:val="bottom"/>
          </w:tcPr>
          <w:p w14:paraId="3276569C" w14:textId="77777777" w:rsidR="00F87BBC" w:rsidRPr="00A82C65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1" w:type="pct"/>
            <w:vAlign w:val="bottom"/>
          </w:tcPr>
          <w:p w14:paraId="00E55CDE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A285AFB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vAlign w:val="bottom"/>
          </w:tcPr>
          <w:p w14:paraId="79374113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57C85EE0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CECA3A6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pct"/>
            <w:vAlign w:val="bottom"/>
          </w:tcPr>
          <w:p w14:paraId="5D4EDCD6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vAlign w:val="bottom"/>
          </w:tcPr>
          <w:p w14:paraId="357AED29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7BBC" w:rsidRPr="00627208" w14:paraId="03E447B9" w14:textId="77777777" w:rsidTr="000843A2">
        <w:tc>
          <w:tcPr>
            <w:tcW w:w="2080" w:type="pct"/>
            <w:vAlign w:val="bottom"/>
          </w:tcPr>
          <w:p w14:paraId="54D2F25F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61" w:type="pct"/>
            <w:vAlign w:val="bottom"/>
          </w:tcPr>
          <w:p w14:paraId="3BA913E8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606D8C9D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B83B00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BC524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EAD617C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C8196E9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2871959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BBC" w:rsidRPr="00627208" w14:paraId="06BB6354" w14:textId="77777777" w:rsidTr="000843A2">
        <w:tc>
          <w:tcPr>
            <w:tcW w:w="2080" w:type="pct"/>
            <w:vAlign w:val="bottom"/>
          </w:tcPr>
          <w:p w14:paraId="67A03642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084E68B5" w14:textId="3E84930B" w:rsidR="00F87BBC" w:rsidRPr="00627208" w:rsidRDefault="00642062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3139C5B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262162A" w14:textId="7329AEE0" w:rsidR="00F87BBC" w:rsidRPr="00627208" w:rsidRDefault="00F87BBC" w:rsidP="00F87BBC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4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67F9318E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DEF0ECB" w14:textId="12C9CADB" w:rsidR="00F87BBC" w:rsidRPr="00627208" w:rsidRDefault="00642062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412,476</w:t>
            </w:r>
          </w:p>
        </w:tc>
        <w:tc>
          <w:tcPr>
            <w:tcW w:w="141" w:type="pct"/>
            <w:vAlign w:val="bottom"/>
          </w:tcPr>
          <w:p w14:paraId="3717656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799EA3A" w14:textId="0E6435DB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414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F87BBC" w:rsidRPr="00627208" w14:paraId="5C37A768" w14:textId="77777777" w:rsidTr="000843A2">
        <w:tc>
          <w:tcPr>
            <w:tcW w:w="2080" w:type="pct"/>
            <w:vAlign w:val="bottom"/>
          </w:tcPr>
          <w:p w14:paraId="63574AFE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6E4E0F2" w14:textId="21DB7A3B" w:rsidR="00F87BBC" w:rsidRPr="00627208" w:rsidRDefault="0064206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289,838</w:t>
            </w:r>
          </w:p>
        </w:tc>
        <w:tc>
          <w:tcPr>
            <w:tcW w:w="141" w:type="pct"/>
            <w:vAlign w:val="bottom"/>
          </w:tcPr>
          <w:p w14:paraId="35966241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44363F" w14:textId="529A4B70" w:rsidR="00F87BBC" w:rsidRPr="00627208" w:rsidRDefault="00F87BBC" w:rsidP="00F87B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Pr="00C269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126" w:type="pct"/>
            <w:vAlign w:val="bottom"/>
          </w:tcPr>
          <w:p w14:paraId="04E1F88A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C087DF4" w14:textId="14DC0EB4" w:rsidR="00F87BBC" w:rsidRPr="00627208" w:rsidRDefault="00642062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289,838</w:t>
            </w:r>
          </w:p>
        </w:tc>
        <w:tc>
          <w:tcPr>
            <w:tcW w:w="141" w:type="pct"/>
            <w:vAlign w:val="bottom"/>
          </w:tcPr>
          <w:p w14:paraId="1CD4DFD8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D9C3205" w14:textId="21AFC8AC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267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F87BBC" w:rsidRPr="00627208" w14:paraId="1E4E2D38" w14:textId="77777777" w:rsidTr="000843A2">
        <w:tc>
          <w:tcPr>
            <w:tcW w:w="2080" w:type="pct"/>
            <w:vAlign w:val="bottom"/>
          </w:tcPr>
          <w:p w14:paraId="5E1E2675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64300" w14:textId="53A4A859" w:rsidR="00F87BBC" w:rsidRPr="00627208" w:rsidRDefault="00642062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289,838</w:t>
            </w:r>
          </w:p>
        </w:tc>
        <w:tc>
          <w:tcPr>
            <w:tcW w:w="141" w:type="pct"/>
            <w:vAlign w:val="bottom"/>
          </w:tcPr>
          <w:p w14:paraId="7C35316F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78BF" w14:textId="160457BE" w:rsidR="00F87BBC" w:rsidRPr="00627208" w:rsidRDefault="00F87BBC" w:rsidP="00F87B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26" w:type="pct"/>
            <w:vAlign w:val="bottom"/>
          </w:tcPr>
          <w:p w14:paraId="3642EFF5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92A" w14:textId="3F03A962" w:rsidR="00F87BBC" w:rsidRPr="00627208" w:rsidRDefault="00642062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702,314</w:t>
            </w:r>
          </w:p>
        </w:tc>
        <w:tc>
          <w:tcPr>
            <w:tcW w:w="141" w:type="pct"/>
            <w:vAlign w:val="bottom"/>
          </w:tcPr>
          <w:p w14:paraId="2E5B3DF6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4C7B4" w14:textId="22BECA28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515</w:t>
            </w:r>
          </w:p>
        </w:tc>
      </w:tr>
      <w:tr w:rsidR="00F87BBC" w:rsidRPr="00A82C65" w14:paraId="1413C45E" w14:textId="77777777" w:rsidTr="000843A2">
        <w:tc>
          <w:tcPr>
            <w:tcW w:w="2080" w:type="pct"/>
            <w:vAlign w:val="bottom"/>
          </w:tcPr>
          <w:p w14:paraId="38297551" w14:textId="77777777" w:rsidR="00F87BBC" w:rsidRPr="00A82C65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9867234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5D7FD33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A194BDE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806248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3474DCE" w14:textId="77777777" w:rsidR="00F87BBC" w:rsidRPr="00A82C65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2180B606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1D3C404" w14:textId="77777777" w:rsidR="00F87BBC" w:rsidRPr="00A82C65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87BBC" w:rsidRPr="00627208" w14:paraId="62474C20" w14:textId="77777777" w:rsidTr="000843A2">
        <w:tc>
          <w:tcPr>
            <w:tcW w:w="2080" w:type="pct"/>
            <w:vAlign w:val="bottom"/>
          </w:tcPr>
          <w:p w14:paraId="556107BD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61" w:type="pct"/>
            <w:vAlign w:val="bottom"/>
          </w:tcPr>
          <w:p w14:paraId="0672C357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7BBCA6BC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557B1A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5D605136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3186A5E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AB58B9C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1B9DC5A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BBC" w:rsidRPr="00627208" w14:paraId="2BF4666D" w14:textId="77777777" w:rsidTr="000843A2">
        <w:tc>
          <w:tcPr>
            <w:tcW w:w="2080" w:type="pct"/>
            <w:vAlign w:val="bottom"/>
          </w:tcPr>
          <w:p w14:paraId="644042E3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052E173" w14:textId="4012188C" w:rsidR="00F87BBC" w:rsidRPr="00627208" w:rsidRDefault="00CD066F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569FAA3B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46526EC7" w14:textId="423228ED" w:rsidR="00F87BBC" w:rsidRPr="00627208" w:rsidRDefault="00F87BBC" w:rsidP="00F87BB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3709DDC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64EB64" w14:textId="29EE26AB" w:rsidR="00F87BBC" w:rsidRPr="00627208" w:rsidRDefault="00CD066F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3,212,248</w:t>
            </w:r>
          </w:p>
        </w:tc>
        <w:tc>
          <w:tcPr>
            <w:tcW w:w="141" w:type="pct"/>
            <w:vAlign w:val="bottom"/>
          </w:tcPr>
          <w:p w14:paraId="24A75FCE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4131AB5" w14:textId="292C3CA4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3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251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344</w:t>
            </w:r>
          </w:p>
        </w:tc>
      </w:tr>
      <w:tr w:rsidR="00F87BBC" w:rsidRPr="00627208" w14:paraId="7AEA1F8B" w14:textId="77777777" w:rsidTr="000843A2">
        <w:tc>
          <w:tcPr>
            <w:tcW w:w="2080" w:type="pct"/>
            <w:vAlign w:val="bottom"/>
          </w:tcPr>
          <w:p w14:paraId="5F6DB6C1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0F08FD6E" w14:textId="2C9EE1FF" w:rsidR="00F87BBC" w:rsidRPr="000843A2" w:rsidRDefault="00CD066F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1,213,977</w:t>
            </w:r>
          </w:p>
        </w:tc>
        <w:tc>
          <w:tcPr>
            <w:tcW w:w="141" w:type="pct"/>
            <w:vAlign w:val="bottom"/>
          </w:tcPr>
          <w:p w14:paraId="66EF2D57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0AB4E48" w14:textId="573CF26F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167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126" w:type="pct"/>
            <w:vAlign w:val="bottom"/>
          </w:tcPr>
          <w:p w14:paraId="46E6D44E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206B9E5D" w14:textId="5E7E7414" w:rsidR="00F87BBC" w:rsidRPr="00627208" w:rsidRDefault="00CD066F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619,514</w:t>
            </w:r>
          </w:p>
        </w:tc>
        <w:tc>
          <w:tcPr>
            <w:tcW w:w="141" w:type="pct"/>
            <w:vAlign w:val="bottom"/>
          </w:tcPr>
          <w:p w14:paraId="5BA7158C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3F28BCE" w14:textId="58874E23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595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F87BBC" w:rsidRPr="00627208" w14:paraId="6F4A8A3F" w14:textId="77777777" w:rsidTr="000843A2">
        <w:tc>
          <w:tcPr>
            <w:tcW w:w="2080" w:type="pct"/>
            <w:vAlign w:val="bottom"/>
          </w:tcPr>
          <w:p w14:paraId="02C9232B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956CBE9" w14:textId="26DFC35A" w:rsidR="00F87BBC" w:rsidRPr="00627208" w:rsidRDefault="00CD066F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1,213,977</w:t>
            </w:r>
          </w:p>
        </w:tc>
        <w:tc>
          <w:tcPr>
            <w:tcW w:w="141" w:type="pct"/>
            <w:vAlign w:val="bottom"/>
          </w:tcPr>
          <w:p w14:paraId="11D998B2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3C39032" w14:textId="6369EBC3" w:rsidR="00F87BBC" w:rsidRPr="00627208" w:rsidRDefault="00F87BBC" w:rsidP="00F87B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126" w:type="pct"/>
            <w:vAlign w:val="bottom"/>
          </w:tcPr>
          <w:p w14:paraId="607FBC75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1F6DBCBB" w14:textId="524059F9" w:rsidR="00F87BBC" w:rsidRPr="00627208" w:rsidRDefault="00CD066F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3,831,762</w:t>
            </w:r>
          </w:p>
        </w:tc>
        <w:tc>
          <w:tcPr>
            <w:tcW w:w="141" w:type="pct"/>
            <w:vAlign w:val="bottom"/>
          </w:tcPr>
          <w:p w14:paraId="4FEE1ECF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D20D2F9" w14:textId="3895B514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846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</w:tr>
      <w:tr w:rsidR="00F87BBC" w:rsidRPr="00627208" w14:paraId="346AF214" w14:textId="77777777" w:rsidTr="000843A2">
        <w:tc>
          <w:tcPr>
            <w:tcW w:w="2080" w:type="pct"/>
            <w:vAlign w:val="bottom"/>
          </w:tcPr>
          <w:p w14:paraId="19A69364" w14:textId="77777777" w:rsidR="00F87BBC" w:rsidRPr="000843A2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6712A96" w14:textId="0B6D338B" w:rsidR="00F87BBC" w:rsidRPr="00627208" w:rsidRDefault="00CD066F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(18,742)</w:t>
            </w:r>
          </w:p>
        </w:tc>
        <w:tc>
          <w:tcPr>
            <w:tcW w:w="141" w:type="pct"/>
            <w:vAlign w:val="bottom"/>
          </w:tcPr>
          <w:p w14:paraId="5E7B8C5D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4C4BDC0" w14:textId="4E568B49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" w:type="pct"/>
            <w:vAlign w:val="bottom"/>
          </w:tcPr>
          <w:p w14:paraId="4AB0532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972E84A" w14:textId="1910A3DB" w:rsidR="00F87BBC" w:rsidRPr="00627208" w:rsidRDefault="00CD066F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(65,003)</w:t>
            </w:r>
          </w:p>
        </w:tc>
        <w:tc>
          <w:tcPr>
            <w:tcW w:w="141" w:type="pct"/>
            <w:vAlign w:val="bottom"/>
          </w:tcPr>
          <w:p w14:paraId="78465903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DD1CB24" w14:textId="482F3B40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Pr="00A77235">
              <w:rPr>
                <w:rFonts w:ascii="Angsana New" w:hAnsi="Angsana New"/>
                <w:sz w:val="30"/>
                <w:szCs w:val="30"/>
              </w:rPr>
              <w:t>66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205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7BBC" w:rsidRPr="00627208" w14:paraId="689D2B31" w14:textId="77777777" w:rsidTr="000843A2">
        <w:tc>
          <w:tcPr>
            <w:tcW w:w="2080" w:type="pct"/>
            <w:vAlign w:val="bottom"/>
          </w:tcPr>
          <w:p w14:paraId="05D5C67B" w14:textId="77777777" w:rsidR="00F87BBC" w:rsidRPr="00627208" w:rsidRDefault="00F87BBC" w:rsidP="00F8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0EA8" w14:textId="770542DA" w:rsidR="00F87BBC" w:rsidRPr="00627208" w:rsidRDefault="00CD066F" w:rsidP="00F87BBC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1,195,235</w:t>
            </w:r>
          </w:p>
        </w:tc>
        <w:tc>
          <w:tcPr>
            <w:tcW w:w="141" w:type="pct"/>
            <w:vAlign w:val="bottom"/>
          </w:tcPr>
          <w:p w14:paraId="363B4927" w14:textId="7777777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3C68" w14:textId="193E3E37" w:rsidR="00F87BBC" w:rsidRPr="00627208" w:rsidRDefault="00F87BBC" w:rsidP="00F87BBC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126" w:type="pct"/>
            <w:vAlign w:val="bottom"/>
          </w:tcPr>
          <w:p w14:paraId="08841017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9FF92" w14:textId="4ED983B3" w:rsidR="00F87BBC" w:rsidRPr="00627208" w:rsidRDefault="00CD066F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3,766,759</w:t>
            </w:r>
          </w:p>
        </w:tc>
        <w:tc>
          <w:tcPr>
            <w:tcW w:w="141" w:type="pct"/>
            <w:vAlign w:val="bottom"/>
          </w:tcPr>
          <w:p w14:paraId="767E6D3C" w14:textId="77777777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197E5" w14:textId="5645D3AD" w:rsidR="00F87BBC" w:rsidRPr="00627208" w:rsidRDefault="00F87BBC" w:rsidP="00F8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780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</w:tr>
    </w:tbl>
    <w:p w14:paraId="6BD26209" w14:textId="6A045026" w:rsidR="002D3EB1" w:rsidRDefault="002D3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3EC173F" w14:textId="13448908" w:rsidR="00C05D53" w:rsidRDefault="00C05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pPr w:leftFromText="180" w:rightFromText="180" w:vertAnchor="text" w:horzAnchor="margin" w:tblpX="36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ED167E" w:rsidRPr="00627208" w14:paraId="7DA6035A" w14:textId="77777777" w:rsidTr="008576FC">
        <w:tc>
          <w:tcPr>
            <w:tcW w:w="2610" w:type="dxa"/>
            <w:vAlign w:val="bottom"/>
          </w:tcPr>
          <w:p w14:paraId="68A9311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3DCD0783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167E" w:rsidRPr="00627208" w14:paraId="6AB4A160" w14:textId="77777777" w:rsidTr="008576FC">
        <w:tc>
          <w:tcPr>
            <w:tcW w:w="2610" w:type="dxa"/>
            <w:vAlign w:val="bottom"/>
          </w:tcPr>
          <w:p w14:paraId="64DBA0E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8B9D9CC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6CE5534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4B9BC4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547849F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5B9F9E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67E" w:rsidRPr="00627208" w14:paraId="6B3DEEAD" w14:textId="77777777" w:rsidTr="008576FC">
        <w:tc>
          <w:tcPr>
            <w:tcW w:w="2610" w:type="dxa"/>
            <w:vAlign w:val="bottom"/>
          </w:tcPr>
          <w:p w14:paraId="2E9FE24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46B78D3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B03F69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267D51D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30BAB0BA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051AABD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731E" w:rsidRPr="00627208" w14:paraId="14857B3F" w14:textId="77777777" w:rsidTr="008576FC">
        <w:tc>
          <w:tcPr>
            <w:tcW w:w="2610" w:type="dxa"/>
            <w:vAlign w:val="bottom"/>
          </w:tcPr>
          <w:p w14:paraId="41FA51D1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B219937" w14:textId="747EC9BC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12FFA81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4E0AE1B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A8438A5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D7DEF13" w14:textId="6BB8DEF5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349A3A4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B17883F" w14:textId="0F8889EF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0D29F2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B311CFF" w14:textId="1CC055CA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36323D73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6C4450" w14:textId="5B4311B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A6731E" w:rsidRPr="00627208" w14:paraId="475C1D75" w14:textId="77777777" w:rsidTr="008576FC">
        <w:tc>
          <w:tcPr>
            <w:tcW w:w="2610" w:type="dxa"/>
            <w:vAlign w:val="bottom"/>
          </w:tcPr>
          <w:p w14:paraId="5FD5CC9E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17B419" w14:textId="37247EF2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9" w:type="dxa"/>
            <w:vAlign w:val="bottom"/>
          </w:tcPr>
          <w:p w14:paraId="3064EFB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4DD22B" w14:textId="0183FCC0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6384916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FCB6885" w14:textId="6840E2C5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6975AE6D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2B16C07" w14:textId="246630F2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B8A3FF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C54831" w14:textId="516D1342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586F48A1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42379B" w14:textId="73E2E635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6731E" w:rsidRPr="00627208" w14:paraId="61110E12" w14:textId="77777777" w:rsidTr="008576FC">
        <w:tc>
          <w:tcPr>
            <w:tcW w:w="2610" w:type="dxa"/>
            <w:vAlign w:val="bottom"/>
          </w:tcPr>
          <w:p w14:paraId="33E2FDC7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262E80D4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731E" w:rsidRPr="00627208" w14:paraId="6A001EFB" w14:textId="77777777" w:rsidTr="008576FC">
        <w:tc>
          <w:tcPr>
            <w:tcW w:w="2610" w:type="dxa"/>
            <w:vAlign w:val="bottom"/>
          </w:tcPr>
          <w:p w14:paraId="6655A633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vAlign w:val="bottom"/>
          </w:tcPr>
          <w:p w14:paraId="7ED5CE50" w14:textId="77777777" w:rsidR="00A6731E" w:rsidRPr="00627208" w:rsidRDefault="00A6731E" w:rsidP="00A6731E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6B58C075" w14:textId="7212E0EB" w:rsidR="00A6731E" w:rsidRPr="00627208" w:rsidRDefault="00A6731E" w:rsidP="00A6731E">
            <w:pPr>
              <w:pStyle w:val="a2"/>
              <w:tabs>
                <w:tab w:val="decimal" w:pos="77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6DC29D6" w14:textId="77777777" w:rsidR="00A6731E" w:rsidRPr="00627208" w:rsidRDefault="00A6731E" w:rsidP="00A6731E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73DCEC9" w14:textId="77777777" w:rsidR="00A6731E" w:rsidRPr="00627208" w:rsidRDefault="00A6731E" w:rsidP="00A6731E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vAlign w:val="bottom"/>
          </w:tcPr>
          <w:p w14:paraId="6932B8E7" w14:textId="77777777" w:rsidR="00A6731E" w:rsidRPr="00627208" w:rsidRDefault="00A6731E" w:rsidP="00A6731E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EC657C" w14:textId="77777777" w:rsidR="00A6731E" w:rsidRPr="00627208" w:rsidRDefault="00A6731E" w:rsidP="00A6731E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vAlign w:val="bottom"/>
          </w:tcPr>
          <w:p w14:paraId="5CFE31A4" w14:textId="77777777" w:rsidR="00A6731E" w:rsidRPr="00627208" w:rsidRDefault="00A6731E" w:rsidP="00A6731E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EC35A7D" w14:textId="77777777" w:rsidR="00A6731E" w:rsidRPr="00627208" w:rsidRDefault="00A6731E" w:rsidP="00A6731E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47733531" w14:textId="77777777" w:rsidR="00A6731E" w:rsidRPr="00627208" w:rsidRDefault="00A6731E" w:rsidP="00A6731E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9CC7317" w14:textId="77777777" w:rsidR="00A6731E" w:rsidRPr="00627208" w:rsidRDefault="00A6731E" w:rsidP="00A6731E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23680E7A" w14:textId="77777777" w:rsidR="00A6731E" w:rsidRPr="00627208" w:rsidRDefault="00A6731E" w:rsidP="00A6731E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F02E8" w:rsidRPr="00627208" w14:paraId="122B3FB9" w14:textId="77777777" w:rsidTr="008576FC">
        <w:tc>
          <w:tcPr>
            <w:tcW w:w="2610" w:type="dxa"/>
            <w:vAlign w:val="bottom"/>
          </w:tcPr>
          <w:p w14:paraId="21B17A0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vAlign w:val="bottom"/>
          </w:tcPr>
          <w:p w14:paraId="30A2EECE" w14:textId="32DE4C85" w:rsidR="002F02E8" w:rsidRPr="00627208" w:rsidRDefault="00095096" w:rsidP="002F02E8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6,084,519</w:t>
            </w:r>
          </w:p>
        </w:tc>
        <w:tc>
          <w:tcPr>
            <w:tcW w:w="239" w:type="dxa"/>
            <w:vAlign w:val="bottom"/>
          </w:tcPr>
          <w:p w14:paraId="75B01845" w14:textId="77777777" w:rsidR="002F02E8" w:rsidRPr="00627208" w:rsidRDefault="002F02E8" w:rsidP="002F02E8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F9FFB2F" w14:textId="03BEE01F" w:rsidR="002F02E8" w:rsidRPr="002F02E8" w:rsidRDefault="002F02E8" w:rsidP="002F02E8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,989,088</w:t>
            </w:r>
          </w:p>
        </w:tc>
        <w:tc>
          <w:tcPr>
            <w:tcW w:w="238" w:type="dxa"/>
            <w:vAlign w:val="bottom"/>
          </w:tcPr>
          <w:p w14:paraId="37743E79" w14:textId="77777777" w:rsidR="002F02E8" w:rsidRPr="00627208" w:rsidRDefault="002F02E8" w:rsidP="002F02E8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vAlign w:val="bottom"/>
          </w:tcPr>
          <w:p w14:paraId="018D804D" w14:textId="7534B5EB" w:rsidR="002F02E8" w:rsidRPr="00627208" w:rsidRDefault="00095096" w:rsidP="002F02E8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61,004,126</w:t>
            </w:r>
          </w:p>
        </w:tc>
        <w:tc>
          <w:tcPr>
            <w:tcW w:w="236" w:type="dxa"/>
            <w:vAlign w:val="bottom"/>
          </w:tcPr>
          <w:p w14:paraId="2C7FC35F" w14:textId="77777777" w:rsidR="002F02E8" w:rsidRPr="00627208" w:rsidRDefault="002F02E8" w:rsidP="002F02E8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vAlign w:val="bottom"/>
          </w:tcPr>
          <w:p w14:paraId="3C76CC3C" w14:textId="674FA731" w:rsidR="002F02E8" w:rsidRPr="002F02E8" w:rsidRDefault="002F02E8" w:rsidP="002F02E8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 w:hint="cs"/>
                <w:sz w:val="28"/>
                <w:szCs w:val="28"/>
                <w:lang w:val="en-US"/>
              </w:rPr>
              <w:t>62</w:t>
            </w: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,538,014</w:t>
            </w:r>
          </w:p>
        </w:tc>
        <w:tc>
          <w:tcPr>
            <w:tcW w:w="236" w:type="dxa"/>
            <w:vAlign w:val="bottom"/>
          </w:tcPr>
          <w:p w14:paraId="3485EC08" w14:textId="77777777" w:rsidR="002F02E8" w:rsidRPr="00955382" w:rsidRDefault="002F02E8" w:rsidP="002F02E8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0BCC2FB" w14:textId="5113BAF2" w:rsidR="002F02E8" w:rsidRPr="00955382" w:rsidRDefault="00095096" w:rsidP="002F02E8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67,088,645</w:t>
            </w:r>
          </w:p>
        </w:tc>
        <w:tc>
          <w:tcPr>
            <w:tcW w:w="236" w:type="dxa"/>
            <w:vAlign w:val="bottom"/>
          </w:tcPr>
          <w:p w14:paraId="3490C305" w14:textId="77777777" w:rsidR="002F02E8" w:rsidRPr="00955382" w:rsidRDefault="002F02E8" w:rsidP="002F02E8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30965442" w14:textId="3AB94A24" w:rsidR="002F02E8" w:rsidRPr="002F02E8" w:rsidRDefault="002F02E8" w:rsidP="002F02E8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 xml:space="preserve"> 68,527,102</w:t>
            </w:r>
          </w:p>
        </w:tc>
      </w:tr>
      <w:tr w:rsidR="002F02E8" w:rsidRPr="00627208" w14:paraId="42183E83" w14:textId="77777777" w:rsidTr="008576FC">
        <w:tc>
          <w:tcPr>
            <w:tcW w:w="2610" w:type="dxa"/>
            <w:vAlign w:val="bottom"/>
          </w:tcPr>
          <w:p w14:paraId="20384439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99DF209" w14:textId="5262F010" w:rsidR="002F02E8" w:rsidRPr="00627208" w:rsidRDefault="00095096" w:rsidP="002F02E8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(3,158,445)</w:t>
            </w:r>
          </w:p>
        </w:tc>
        <w:tc>
          <w:tcPr>
            <w:tcW w:w="239" w:type="dxa"/>
            <w:vAlign w:val="bottom"/>
          </w:tcPr>
          <w:p w14:paraId="2B5B070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E2892FE" w14:textId="7DE9B1AB" w:rsidR="002F02E8" w:rsidRPr="002F02E8" w:rsidRDefault="002F02E8" w:rsidP="002F02E8">
            <w:pPr>
              <w:pStyle w:val="a2"/>
              <w:tabs>
                <w:tab w:val="decimal" w:pos="729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(3,259,241)</w:t>
            </w:r>
          </w:p>
        </w:tc>
        <w:tc>
          <w:tcPr>
            <w:tcW w:w="238" w:type="dxa"/>
            <w:vAlign w:val="bottom"/>
          </w:tcPr>
          <w:p w14:paraId="559C0E1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ED64154" w14:textId="70B70395" w:rsidR="002F02E8" w:rsidRPr="00627208" w:rsidRDefault="00095096" w:rsidP="002F02E8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(34,267,568)</w:t>
            </w:r>
          </w:p>
        </w:tc>
        <w:tc>
          <w:tcPr>
            <w:tcW w:w="236" w:type="dxa"/>
            <w:vAlign w:val="bottom"/>
          </w:tcPr>
          <w:p w14:paraId="5C9528B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1475E86" w14:textId="763A29E0" w:rsidR="002F02E8" w:rsidRPr="002F02E8" w:rsidRDefault="002F02E8" w:rsidP="002F02E8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(35,017,649)</w:t>
            </w:r>
          </w:p>
        </w:tc>
        <w:tc>
          <w:tcPr>
            <w:tcW w:w="236" w:type="dxa"/>
            <w:vAlign w:val="bottom"/>
          </w:tcPr>
          <w:p w14:paraId="0A02326B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154F064" w14:textId="2A1AF825" w:rsidR="002F02E8" w:rsidRPr="00955382" w:rsidRDefault="00095096" w:rsidP="002F02E8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(37,426,013)</w:t>
            </w:r>
          </w:p>
        </w:tc>
        <w:tc>
          <w:tcPr>
            <w:tcW w:w="236" w:type="dxa"/>
            <w:vAlign w:val="bottom"/>
          </w:tcPr>
          <w:p w14:paraId="0296E4AE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1CF8B19" w14:textId="4235F3A6" w:rsidR="002F02E8" w:rsidRPr="002F02E8" w:rsidRDefault="002F02E8" w:rsidP="002F02E8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sz w:val="28"/>
                <w:szCs w:val="28"/>
                <w:lang w:val="en-US"/>
              </w:rPr>
              <w:t>(38,276,890)</w:t>
            </w:r>
          </w:p>
        </w:tc>
      </w:tr>
      <w:tr w:rsidR="002F02E8" w:rsidRPr="00627208" w14:paraId="6BE76432" w14:textId="77777777" w:rsidTr="008576FC">
        <w:tc>
          <w:tcPr>
            <w:tcW w:w="2610" w:type="dxa"/>
            <w:vAlign w:val="bottom"/>
          </w:tcPr>
          <w:p w14:paraId="3722FEE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498EF07" w14:textId="3FBB0403" w:rsidR="002F02E8" w:rsidRPr="00627208" w:rsidRDefault="00095096" w:rsidP="002F02E8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2,926,074</w:t>
            </w:r>
          </w:p>
        </w:tc>
        <w:tc>
          <w:tcPr>
            <w:tcW w:w="239" w:type="dxa"/>
            <w:vAlign w:val="bottom"/>
          </w:tcPr>
          <w:p w14:paraId="0A16D1F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28818BDB" w14:textId="2563CDD6" w:rsidR="002F02E8" w:rsidRPr="002F02E8" w:rsidRDefault="002F02E8" w:rsidP="002F02E8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2,729,847</w:t>
            </w:r>
          </w:p>
        </w:tc>
        <w:tc>
          <w:tcPr>
            <w:tcW w:w="238" w:type="dxa"/>
            <w:vAlign w:val="bottom"/>
          </w:tcPr>
          <w:p w14:paraId="0CDF20F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7002D05" w14:textId="775DB756" w:rsidR="002F02E8" w:rsidRPr="00627208" w:rsidRDefault="00095096" w:rsidP="002F02E8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26,736,558</w:t>
            </w:r>
          </w:p>
        </w:tc>
        <w:tc>
          <w:tcPr>
            <w:tcW w:w="236" w:type="dxa"/>
            <w:vAlign w:val="bottom"/>
          </w:tcPr>
          <w:p w14:paraId="0CCC06B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0A2B460C" w14:textId="3EBF664F" w:rsidR="002F02E8" w:rsidRPr="002F02E8" w:rsidRDefault="002F02E8" w:rsidP="002F02E8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27,520,365</w:t>
            </w:r>
          </w:p>
        </w:tc>
        <w:tc>
          <w:tcPr>
            <w:tcW w:w="236" w:type="dxa"/>
            <w:vAlign w:val="bottom"/>
          </w:tcPr>
          <w:p w14:paraId="392AF57B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0182F39" w14:textId="49A67B8B" w:rsidR="002F02E8" w:rsidRPr="00955382" w:rsidRDefault="00095096" w:rsidP="002F02E8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29,662,632</w:t>
            </w:r>
          </w:p>
        </w:tc>
        <w:tc>
          <w:tcPr>
            <w:tcW w:w="236" w:type="dxa"/>
            <w:vAlign w:val="bottom"/>
          </w:tcPr>
          <w:p w14:paraId="7AD878BE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D9D0576" w14:textId="2DFAC791" w:rsidR="002F02E8" w:rsidRPr="002F02E8" w:rsidRDefault="002F02E8" w:rsidP="002F02E8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30,250,212</w:t>
            </w:r>
          </w:p>
        </w:tc>
      </w:tr>
      <w:tr w:rsidR="002F02E8" w:rsidRPr="00627208" w14:paraId="51BC70BF" w14:textId="77777777" w:rsidTr="008576FC">
        <w:tc>
          <w:tcPr>
            <w:tcW w:w="2610" w:type="dxa"/>
            <w:vAlign w:val="bottom"/>
          </w:tcPr>
          <w:p w14:paraId="26FBB45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14185D5" w14:textId="0495BB8A" w:rsidR="002F02E8" w:rsidRPr="00627208" w:rsidRDefault="00095096" w:rsidP="002F02E8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9B8004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52EEF9E8" w14:textId="20C6A86B" w:rsidR="002F02E8" w:rsidRPr="002F02E8" w:rsidRDefault="002F02E8" w:rsidP="00D44F1F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E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4F624E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1F19F48" w14:textId="6E9D23AA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(4,407)</w:t>
            </w:r>
          </w:p>
        </w:tc>
        <w:tc>
          <w:tcPr>
            <w:tcW w:w="236" w:type="dxa"/>
            <w:vAlign w:val="bottom"/>
          </w:tcPr>
          <w:p w14:paraId="0D787B4E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21F1342" w14:textId="46C94898" w:rsidR="002F02E8" w:rsidRPr="002F02E8" w:rsidRDefault="002F02E8" w:rsidP="002F02E8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E8">
              <w:rPr>
                <w:rFonts w:ascii="Angsana New" w:hAnsi="Angsana New"/>
                <w:sz w:val="28"/>
                <w:szCs w:val="28"/>
              </w:rPr>
              <w:t>(4,516)</w:t>
            </w:r>
          </w:p>
        </w:tc>
        <w:tc>
          <w:tcPr>
            <w:tcW w:w="236" w:type="dxa"/>
            <w:vAlign w:val="bottom"/>
          </w:tcPr>
          <w:p w14:paraId="5D32C675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FF45D87" w14:textId="42155186" w:rsidR="002F02E8" w:rsidRPr="00955382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(4,407)</w:t>
            </w:r>
          </w:p>
        </w:tc>
        <w:tc>
          <w:tcPr>
            <w:tcW w:w="236" w:type="dxa"/>
            <w:vAlign w:val="bottom"/>
          </w:tcPr>
          <w:p w14:paraId="5CB4FAE1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260966E0" w14:textId="4BA5943C" w:rsidR="002F02E8" w:rsidRPr="002F02E8" w:rsidRDefault="002F02E8" w:rsidP="002F02E8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F02E8">
              <w:rPr>
                <w:rFonts w:ascii="Angsana New" w:hAnsi="Angsana New"/>
                <w:sz w:val="28"/>
                <w:szCs w:val="28"/>
              </w:rPr>
              <w:t>(4,516)</w:t>
            </w:r>
          </w:p>
        </w:tc>
      </w:tr>
      <w:tr w:rsidR="002F02E8" w:rsidRPr="00627208" w14:paraId="5705CFF1" w14:textId="77777777" w:rsidTr="008576FC">
        <w:trPr>
          <w:trHeight w:val="400"/>
        </w:trPr>
        <w:tc>
          <w:tcPr>
            <w:tcW w:w="2610" w:type="dxa"/>
            <w:vAlign w:val="bottom"/>
          </w:tcPr>
          <w:p w14:paraId="453E334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19669" w14:textId="62D3F2B4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2,926,074</w:t>
            </w:r>
          </w:p>
        </w:tc>
        <w:tc>
          <w:tcPr>
            <w:tcW w:w="239" w:type="dxa"/>
            <w:vAlign w:val="bottom"/>
          </w:tcPr>
          <w:p w14:paraId="35342AC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954FB" w14:textId="772F3F19" w:rsidR="002F02E8" w:rsidRPr="002F02E8" w:rsidRDefault="002F02E8" w:rsidP="002F02E8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b/>
                <w:bCs/>
                <w:sz w:val="28"/>
                <w:szCs w:val="28"/>
              </w:rPr>
              <w:t>2,729,847</w:t>
            </w:r>
          </w:p>
        </w:tc>
        <w:tc>
          <w:tcPr>
            <w:tcW w:w="238" w:type="dxa"/>
            <w:vAlign w:val="bottom"/>
          </w:tcPr>
          <w:p w14:paraId="571DE85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8270E" w14:textId="75CF5CC9" w:rsidR="002F02E8" w:rsidRPr="00627208" w:rsidRDefault="00095096" w:rsidP="002F02E8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26,732,151</w:t>
            </w:r>
          </w:p>
        </w:tc>
        <w:tc>
          <w:tcPr>
            <w:tcW w:w="236" w:type="dxa"/>
            <w:vAlign w:val="bottom"/>
          </w:tcPr>
          <w:p w14:paraId="03AF13D0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7D03A" w14:textId="266E7DC1" w:rsidR="002F02E8" w:rsidRPr="002F02E8" w:rsidRDefault="002F02E8" w:rsidP="002F02E8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27,515,849</w:t>
            </w:r>
          </w:p>
        </w:tc>
        <w:tc>
          <w:tcPr>
            <w:tcW w:w="236" w:type="dxa"/>
            <w:vAlign w:val="bottom"/>
          </w:tcPr>
          <w:p w14:paraId="511C2DB7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2AE01" w14:textId="0027EC96" w:rsidR="002F02E8" w:rsidRPr="00955382" w:rsidRDefault="00095096" w:rsidP="002F02E8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29,658,225</w:t>
            </w:r>
          </w:p>
        </w:tc>
        <w:tc>
          <w:tcPr>
            <w:tcW w:w="236" w:type="dxa"/>
            <w:vAlign w:val="bottom"/>
          </w:tcPr>
          <w:p w14:paraId="04AA451E" w14:textId="77777777" w:rsidR="002F02E8" w:rsidRPr="00955382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A40D4" w14:textId="404C01FD" w:rsidR="002F02E8" w:rsidRPr="002F02E8" w:rsidRDefault="002F02E8" w:rsidP="002F02E8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F02E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30,245,696</w:t>
            </w:r>
          </w:p>
        </w:tc>
      </w:tr>
    </w:tbl>
    <w:p w14:paraId="6984C36C" w14:textId="2549F61B" w:rsidR="00ED167E" w:rsidRPr="00627208" w:rsidRDefault="00ED167E">
      <w:pPr>
        <w:rPr>
          <w:rFonts w:asciiTheme="majorBidi" w:hAnsiTheme="majorBidi" w:cstheme="majorBidi"/>
          <w:sz w:val="30"/>
          <w:szCs w:val="30"/>
        </w:rPr>
      </w:pPr>
    </w:p>
    <w:p w14:paraId="0C4078D0" w14:textId="40151ACA" w:rsidR="00B02723" w:rsidRPr="00627208" w:rsidRDefault="00B02723" w:rsidP="00334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C51841" w:rsidRPr="00627208">
        <w:rPr>
          <w:rFonts w:asciiTheme="majorBidi" w:hAnsiTheme="majorBidi" w:cstheme="majorBidi"/>
          <w:sz w:val="30"/>
          <w:szCs w:val="30"/>
        </w:rPr>
        <w:t>3</w:t>
      </w:r>
      <w:r w:rsidR="00A6731E">
        <w:rPr>
          <w:rFonts w:asciiTheme="majorBidi" w:hAnsiTheme="majorBidi" w:cstheme="majorBidi"/>
          <w:sz w:val="30"/>
          <w:szCs w:val="30"/>
        </w:rPr>
        <w:t>1</w:t>
      </w:r>
      <w:r w:rsidR="00C51841" w:rsidRPr="006272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731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A6731E">
        <w:rPr>
          <w:rFonts w:asciiTheme="majorBidi" w:hAnsiTheme="majorBidi" w:cstheme="majorBidi"/>
          <w:sz w:val="30"/>
          <w:szCs w:val="30"/>
        </w:rPr>
        <w:t xml:space="preserve"> </w:t>
      </w:r>
      <w:r w:rsidR="00C51841" w:rsidRPr="00627208">
        <w:rPr>
          <w:rFonts w:asciiTheme="majorBidi" w:hAnsiTheme="majorBidi" w:cstheme="majorBidi"/>
          <w:sz w:val="30"/>
          <w:szCs w:val="30"/>
        </w:rPr>
        <w:t>256</w:t>
      </w:r>
      <w:r w:rsidR="00A6731E">
        <w:rPr>
          <w:rFonts w:asciiTheme="majorBidi" w:hAnsiTheme="majorBidi" w:cstheme="majorBidi"/>
          <w:sz w:val="30"/>
          <w:szCs w:val="30"/>
        </w:rPr>
        <w:t>9</w:t>
      </w:r>
      <w:r w:rsidR="00C51841" w:rsidRPr="006272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A6731E">
        <w:rPr>
          <w:rFonts w:asciiTheme="majorBidi" w:hAnsiTheme="majorBidi" w:cstheme="majorBidi"/>
          <w:sz w:val="30"/>
          <w:szCs w:val="30"/>
        </w:rPr>
        <w:t>8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75ACC62" w14:textId="77777777" w:rsidR="00631816" w:rsidRPr="00627208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3E3735" w:rsidRPr="00627208" w14:paraId="33C95F5E" w14:textId="77777777" w:rsidTr="008576FC">
        <w:tc>
          <w:tcPr>
            <w:tcW w:w="3076" w:type="dxa"/>
            <w:vAlign w:val="bottom"/>
          </w:tcPr>
          <w:p w14:paraId="7FE4F652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vAlign w:val="bottom"/>
          </w:tcPr>
          <w:p w14:paraId="0DCAAFD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3735" w:rsidRPr="00627208" w14:paraId="6842CF9D" w14:textId="77777777" w:rsidTr="008576FC">
        <w:tc>
          <w:tcPr>
            <w:tcW w:w="3076" w:type="dxa"/>
            <w:vAlign w:val="bottom"/>
          </w:tcPr>
          <w:p w14:paraId="4F5C67D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vAlign w:val="bottom"/>
          </w:tcPr>
          <w:p w14:paraId="7316FCC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53ED745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5794A058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vAlign w:val="bottom"/>
          </w:tcPr>
          <w:p w14:paraId="7BD8240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2DEB65D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AAE59E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4DBB84E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vAlign w:val="bottom"/>
          </w:tcPr>
          <w:p w14:paraId="2DE65C2C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vAlign w:val="bottom"/>
          </w:tcPr>
          <w:p w14:paraId="13D558F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7AC1BC4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756139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vAlign w:val="bottom"/>
          </w:tcPr>
          <w:p w14:paraId="2DDC3CF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751B5E5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5FF198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1684306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E3735" w:rsidRPr="00627208" w14:paraId="7719E7FF" w14:textId="77777777" w:rsidTr="008576FC">
        <w:tc>
          <w:tcPr>
            <w:tcW w:w="3076" w:type="dxa"/>
            <w:vAlign w:val="bottom"/>
          </w:tcPr>
          <w:p w14:paraId="6623AA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vAlign w:val="bottom"/>
          </w:tcPr>
          <w:p w14:paraId="01456383" w14:textId="01638267" w:rsidR="003E3735" w:rsidRPr="00627208" w:rsidRDefault="00A6731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9553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3" w:type="dxa"/>
            <w:vAlign w:val="bottom"/>
          </w:tcPr>
          <w:p w14:paraId="5E074B2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vAlign w:val="bottom"/>
          </w:tcPr>
          <w:p w14:paraId="58DB7B66" w14:textId="2B0AABD6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673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3E3735" w:rsidRPr="00627208" w14:paraId="5E5B88C2" w14:textId="77777777" w:rsidTr="008576FC">
        <w:tc>
          <w:tcPr>
            <w:tcW w:w="3076" w:type="dxa"/>
            <w:vAlign w:val="bottom"/>
          </w:tcPr>
          <w:p w14:paraId="37E609B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vAlign w:val="bottom"/>
          </w:tcPr>
          <w:p w14:paraId="0F0F708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02E8" w:rsidRPr="00627208" w14:paraId="49999DC8" w14:textId="77777777" w:rsidTr="008576FC">
        <w:tc>
          <w:tcPr>
            <w:tcW w:w="3076" w:type="dxa"/>
            <w:vAlign w:val="bottom"/>
          </w:tcPr>
          <w:p w14:paraId="789A6565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vAlign w:val="bottom"/>
          </w:tcPr>
          <w:p w14:paraId="5630DB9C" w14:textId="6C2FB157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6,084,519</w:t>
            </w:r>
          </w:p>
        </w:tc>
        <w:tc>
          <w:tcPr>
            <w:tcW w:w="265" w:type="dxa"/>
            <w:vAlign w:val="bottom"/>
          </w:tcPr>
          <w:p w14:paraId="2B65DCB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vAlign w:val="bottom"/>
          </w:tcPr>
          <w:p w14:paraId="7DD05727" w14:textId="321A3A3E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2,926,074</w:t>
            </w:r>
          </w:p>
        </w:tc>
        <w:tc>
          <w:tcPr>
            <w:tcW w:w="273" w:type="dxa"/>
            <w:vAlign w:val="bottom"/>
          </w:tcPr>
          <w:p w14:paraId="3CAC5FB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3BE1B724" w14:textId="1625B1FD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989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265" w:type="dxa"/>
            <w:vAlign w:val="bottom"/>
          </w:tcPr>
          <w:p w14:paraId="5D3BC5FB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vAlign w:val="bottom"/>
          </w:tcPr>
          <w:p w14:paraId="59270938" w14:textId="468D4413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729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847</w:t>
            </w:r>
          </w:p>
        </w:tc>
      </w:tr>
      <w:tr w:rsidR="002F02E8" w:rsidRPr="00627208" w14:paraId="1D41E30A" w14:textId="77777777" w:rsidTr="008576FC">
        <w:tc>
          <w:tcPr>
            <w:tcW w:w="3076" w:type="dxa"/>
            <w:vAlign w:val="bottom"/>
          </w:tcPr>
          <w:p w14:paraId="2546E5D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2BEC16F7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vAlign w:val="bottom"/>
          </w:tcPr>
          <w:p w14:paraId="1B39BB81" w14:textId="001C3601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15,571,994</w:t>
            </w:r>
          </w:p>
        </w:tc>
        <w:tc>
          <w:tcPr>
            <w:tcW w:w="265" w:type="dxa"/>
            <w:vAlign w:val="bottom"/>
          </w:tcPr>
          <w:p w14:paraId="10DAF91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B91B34E" w14:textId="7F112308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5,263,374</w:t>
            </w:r>
          </w:p>
        </w:tc>
        <w:tc>
          <w:tcPr>
            <w:tcW w:w="273" w:type="dxa"/>
            <w:vAlign w:val="bottom"/>
          </w:tcPr>
          <w:p w14:paraId="5F987EAB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78403CF6" w14:textId="3286A041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310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65" w:type="dxa"/>
            <w:vAlign w:val="bottom"/>
          </w:tcPr>
          <w:p w14:paraId="536F973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B08D78B" w14:textId="3AC1E3A2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5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835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2F02E8" w:rsidRPr="00627208" w14:paraId="4CE37647" w14:textId="77777777" w:rsidTr="008576FC">
        <w:tc>
          <w:tcPr>
            <w:tcW w:w="3076" w:type="dxa"/>
            <w:vAlign w:val="bottom"/>
          </w:tcPr>
          <w:p w14:paraId="6D35C494" w14:textId="192DBE42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1" w:type="dxa"/>
            <w:vAlign w:val="bottom"/>
          </w:tcPr>
          <w:p w14:paraId="42C34558" w14:textId="7ADC0066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45,432,132</w:t>
            </w:r>
          </w:p>
        </w:tc>
        <w:tc>
          <w:tcPr>
            <w:tcW w:w="265" w:type="dxa"/>
            <w:vAlign w:val="bottom"/>
          </w:tcPr>
          <w:p w14:paraId="58482A3E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3896E3A" w14:textId="04E44C67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21,473,184</w:t>
            </w:r>
          </w:p>
        </w:tc>
        <w:tc>
          <w:tcPr>
            <w:tcW w:w="273" w:type="dxa"/>
            <w:vAlign w:val="bottom"/>
          </w:tcPr>
          <w:p w14:paraId="2A56A1E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588D0369" w14:textId="3B46A2A1" w:rsidR="002F02E8" w:rsidRPr="00CD468E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46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227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65" w:type="dxa"/>
            <w:vAlign w:val="bottom"/>
          </w:tcPr>
          <w:p w14:paraId="34C8C8B5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15C8A15F" w14:textId="1FD9E018" w:rsidR="002F02E8" w:rsidRPr="00CD468E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21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684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637</w:t>
            </w:r>
          </w:p>
        </w:tc>
      </w:tr>
      <w:tr w:rsidR="002F02E8" w:rsidRPr="00627208" w14:paraId="6CC04A1C" w14:textId="77777777" w:rsidTr="008576FC">
        <w:tc>
          <w:tcPr>
            <w:tcW w:w="3076" w:type="dxa"/>
            <w:vAlign w:val="bottom"/>
          </w:tcPr>
          <w:p w14:paraId="03AFADB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vAlign w:val="bottom"/>
          </w:tcPr>
          <w:p w14:paraId="05A7BFA4" w14:textId="17F48A97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67,088,645</w:t>
            </w:r>
          </w:p>
        </w:tc>
        <w:tc>
          <w:tcPr>
            <w:tcW w:w="265" w:type="dxa"/>
            <w:vAlign w:val="bottom"/>
          </w:tcPr>
          <w:p w14:paraId="0F6FA39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8E477E1" w14:textId="15EB04B2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29,662,632</w:t>
            </w:r>
          </w:p>
        </w:tc>
        <w:tc>
          <w:tcPr>
            <w:tcW w:w="273" w:type="dxa"/>
            <w:vAlign w:val="bottom"/>
          </w:tcPr>
          <w:p w14:paraId="7FD7D54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61D8C70" w14:textId="597937A9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65" w:type="dxa"/>
            <w:vAlign w:val="bottom"/>
          </w:tcPr>
          <w:p w14:paraId="06A16C8C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9CDF1C0" w14:textId="6ABC8835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212</w:t>
            </w:r>
          </w:p>
        </w:tc>
      </w:tr>
      <w:tr w:rsidR="002F02E8" w:rsidRPr="00627208" w14:paraId="7780DFCE" w14:textId="77777777" w:rsidTr="008576FC">
        <w:tc>
          <w:tcPr>
            <w:tcW w:w="3076" w:type="dxa"/>
            <w:vAlign w:val="bottom"/>
          </w:tcPr>
          <w:p w14:paraId="27E7FBA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vAlign w:val="bottom"/>
          </w:tcPr>
          <w:p w14:paraId="09ADE34E" w14:textId="25278A2D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(37,426,013)</w:t>
            </w:r>
          </w:p>
        </w:tc>
        <w:tc>
          <w:tcPr>
            <w:tcW w:w="265" w:type="dxa"/>
            <w:vAlign w:val="bottom"/>
          </w:tcPr>
          <w:p w14:paraId="6EF5CC3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6A7A873" w14:textId="741FE9B7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48F64195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vAlign w:val="bottom"/>
          </w:tcPr>
          <w:p w14:paraId="2A3EC9FF" w14:textId="7FFADCB2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Pr="00A77235">
              <w:rPr>
                <w:rFonts w:ascii="Angsana New" w:hAnsi="Angsana New"/>
                <w:sz w:val="30"/>
                <w:szCs w:val="30"/>
              </w:rPr>
              <w:t>38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276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890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45D7FF7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A6FA104" w14:textId="2F5D1B96" w:rsidR="002F02E8" w:rsidRPr="00627208" w:rsidRDefault="002F02E8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02E8" w:rsidRPr="00627208" w14:paraId="1A7A924C" w14:textId="77777777" w:rsidTr="008576FC">
        <w:tc>
          <w:tcPr>
            <w:tcW w:w="3076" w:type="dxa"/>
            <w:vAlign w:val="bottom"/>
          </w:tcPr>
          <w:p w14:paraId="2616DB5F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14:paraId="55EA96F7" w14:textId="3ADB9A4C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(4,407)</w:t>
            </w:r>
          </w:p>
        </w:tc>
        <w:tc>
          <w:tcPr>
            <w:tcW w:w="265" w:type="dxa"/>
            <w:vAlign w:val="bottom"/>
          </w:tcPr>
          <w:p w14:paraId="23AE583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727A6787" w14:textId="0B72C007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(4,407)</w:t>
            </w:r>
          </w:p>
        </w:tc>
        <w:tc>
          <w:tcPr>
            <w:tcW w:w="273" w:type="dxa"/>
            <w:vAlign w:val="bottom"/>
          </w:tcPr>
          <w:p w14:paraId="5CE29F6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D0AFC53" w14:textId="482B1D25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Pr="00A77235">
              <w:rPr>
                <w:rFonts w:ascii="Angsana New" w:hAnsi="Angsana New"/>
                <w:sz w:val="30"/>
                <w:szCs w:val="30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516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vAlign w:val="bottom"/>
          </w:tcPr>
          <w:p w14:paraId="297EF34A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6483088" w14:textId="4D0FB171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(</w:t>
            </w:r>
            <w:r w:rsidRPr="00A77235">
              <w:rPr>
                <w:rFonts w:ascii="Angsana New" w:hAnsi="Angsana New"/>
                <w:sz w:val="30"/>
                <w:szCs w:val="30"/>
              </w:rPr>
              <w:t>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516</w:t>
            </w:r>
            <w:r w:rsidRPr="00C269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F02E8" w:rsidRPr="00627208" w14:paraId="2C01EEBC" w14:textId="77777777" w:rsidTr="008576FC">
        <w:tc>
          <w:tcPr>
            <w:tcW w:w="3076" w:type="dxa"/>
            <w:vAlign w:val="bottom"/>
          </w:tcPr>
          <w:p w14:paraId="6B4B2C9F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BC6C0" w14:textId="53B1E2D0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29,658,225</w:t>
            </w:r>
          </w:p>
        </w:tc>
        <w:tc>
          <w:tcPr>
            <w:tcW w:w="265" w:type="dxa"/>
            <w:vAlign w:val="bottom"/>
          </w:tcPr>
          <w:p w14:paraId="7F04784E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85041" w14:textId="0853CD57" w:rsidR="002F02E8" w:rsidRPr="00627208" w:rsidRDefault="00095096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29,658,225</w:t>
            </w:r>
          </w:p>
        </w:tc>
        <w:tc>
          <w:tcPr>
            <w:tcW w:w="273" w:type="dxa"/>
            <w:vAlign w:val="bottom"/>
          </w:tcPr>
          <w:p w14:paraId="2D7BBAA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3BDB4" w14:textId="04C4139E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  <w:tc>
          <w:tcPr>
            <w:tcW w:w="265" w:type="dxa"/>
            <w:vAlign w:val="bottom"/>
          </w:tcPr>
          <w:p w14:paraId="50818EF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654DA" w14:textId="0CB01641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696</w:t>
            </w:r>
          </w:p>
        </w:tc>
      </w:tr>
    </w:tbl>
    <w:p w14:paraId="199ACD45" w14:textId="77777777" w:rsidR="003E3735" w:rsidRPr="00627208" w:rsidRDefault="003E3735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9"/>
        <w:gridCol w:w="238"/>
        <w:gridCol w:w="1022"/>
        <w:gridCol w:w="266"/>
        <w:gridCol w:w="1085"/>
        <w:gridCol w:w="240"/>
        <w:gridCol w:w="1108"/>
      </w:tblGrid>
      <w:tr w:rsidR="000955D2" w:rsidRPr="00627208" w14:paraId="6F6A8E5F" w14:textId="77777777" w:rsidTr="000843A2">
        <w:trPr>
          <w:tblHeader/>
        </w:trPr>
        <w:tc>
          <w:tcPr>
            <w:tcW w:w="2334" w:type="pct"/>
            <w:hideMark/>
          </w:tcPr>
          <w:p w14:paraId="74242919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pct"/>
            <w:gridSpan w:val="3"/>
            <w:hideMark/>
          </w:tcPr>
          <w:p w14:paraId="2A499321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39E13F4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hideMark/>
          </w:tcPr>
          <w:p w14:paraId="427075F8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31E" w:rsidRPr="00627208" w14:paraId="1AC2C948" w14:textId="77777777" w:rsidTr="00955382">
        <w:trPr>
          <w:tblHeader/>
        </w:trPr>
        <w:tc>
          <w:tcPr>
            <w:tcW w:w="2334" w:type="pct"/>
            <w:hideMark/>
          </w:tcPr>
          <w:p w14:paraId="65E4C633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14947DC1" w14:textId="3F490F0A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" w:type="pct"/>
          </w:tcPr>
          <w:p w14:paraId="1FA905D2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hideMark/>
          </w:tcPr>
          <w:p w14:paraId="3250FF50" w14:textId="60F29B86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</w:tcPr>
          <w:p w14:paraId="685F787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319DC70C" w14:textId="2EED4BEA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0CE9F253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06022143" w14:textId="14904C10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A6731E" w:rsidRPr="00627208" w14:paraId="40B9A0D1" w14:textId="77777777" w:rsidTr="000843A2">
        <w:trPr>
          <w:trHeight w:val="209"/>
          <w:tblHeader/>
        </w:trPr>
        <w:tc>
          <w:tcPr>
            <w:tcW w:w="2334" w:type="pct"/>
          </w:tcPr>
          <w:p w14:paraId="3DB07CA3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36AA5CDF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31E" w:rsidRPr="00627208" w14:paraId="65DAF477" w14:textId="77777777" w:rsidTr="000843A2">
        <w:trPr>
          <w:trHeight w:val="209"/>
          <w:tblHeader/>
        </w:trPr>
        <w:tc>
          <w:tcPr>
            <w:tcW w:w="2334" w:type="pct"/>
          </w:tcPr>
          <w:p w14:paraId="2C5B488B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ind w:hanging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2666" w:type="pct"/>
            <w:gridSpan w:val="7"/>
          </w:tcPr>
          <w:p w14:paraId="44FAD570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6731E" w:rsidRPr="00627208" w14:paraId="27A0AA0A" w14:textId="77777777" w:rsidTr="00955382">
        <w:tc>
          <w:tcPr>
            <w:tcW w:w="2334" w:type="pct"/>
          </w:tcPr>
          <w:p w14:paraId="1BE15DB6" w14:textId="4B01941F" w:rsidR="00A6731E" w:rsidRPr="00627208" w:rsidRDefault="00A6731E" w:rsidP="00A6731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1" w:type="pct"/>
          </w:tcPr>
          <w:p w14:paraId="2FD4D8D9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" w:type="pct"/>
          </w:tcPr>
          <w:p w14:paraId="138FCC7C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EA467BF" w14:textId="77777777" w:rsidR="00A6731E" w:rsidRPr="00627208" w:rsidRDefault="00A6731E" w:rsidP="00A6731E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42CD4CA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56EC3162" w14:textId="77777777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3E2F5AF0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</w:tcPr>
          <w:p w14:paraId="39C076F7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31E" w:rsidRPr="00627208" w14:paraId="54DD2852" w14:textId="77777777" w:rsidTr="00955382">
        <w:tc>
          <w:tcPr>
            <w:tcW w:w="2334" w:type="pct"/>
            <w:hideMark/>
          </w:tcPr>
          <w:p w14:paraId="7A270C6B" w14:textId="77777777" w:rsidR="00A6731E" w:rsidRPr="00627208" w:rsidRDefault="00A6731E" w:rsidP="00A6731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1" w:type="pct"/>
          </w:tcPr>
          <w:p w14:paraId="471467B2" w14:textId="33E716D1" w:rsidR="00A6731E" w:rsidRPr="007316EE" w:rsidRDefault="003A374C" w:rsidP="00A6731E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1,146</w:t>
            </w:r>
          </w:p>
        </w:tc>
        <w:tc>
          <w:tcPr>
            <w:tcW w:w="126" w:type="pct"/>
          </w:tcPr>
          <w:p w14:paraId="74DAF732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F4A29B6" w14:textId="57B0D202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6,628</w:t>
            </w:r>
          </w:p>
        </w:tc>
        <w:tc>
          <w:tcPr>
            <w:tcW w:w="141" w:type="pct"/>
          </w:tcPr>
          <w:p w14:paraId="2B2ED800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3F214A46" w14:textId="511E3537" w:rsidR="00A6731E" w:rsidRPr="00627208" w:rsidRDefault="003A374C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(1,202)</w:t>
            </w:r>
          </w:p>
        </w:tc>
        <w:tc>
          <w:tcPr>
            <w:tcW w:w="127" w:type="pct"/>
          </w:tcPr>
          <w:p w14:paraId="7B2B23D6" w14:textId="77777777" w:rsidR="00A6731E" w:rsidRPr="00627208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410AC2BA" w14:textId="1CF7B694" w:rsidR="00A6731E" w:rsidRPr="00627208" w:rsidRDefault="00A6731E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6,298</w:t>
            </w:r>
          </w:p>
        </w:tc>
      </w:tr>
      <w:tr w:rsidR="00A6731E" w:rsidRPr="00627208" w14:paraId="14600C0D" w14:textId="77777777" w:rsidTr="00955382">
        <w:tc>
          <w:tcPr>
            <w:tcW w:w="2334" w:type="pct"/>
          </w:tcPr>
          <w:p w14:paraId="64A08E91" w14:textId="37C8A694" w:rsidR="00A6731E" w:rsidRPr="005B0087" w:rsidRDefault="00A6731E" w:rsidP="00A6731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008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571" w:type="pct"/>
          </w:tcPr>
          <w:p w14:paraId="7E8A2E68" w14:textId="32630B2D" w:rsidR="00A6731E" w:rsidRPr="005B0087" w:rsidRDefault="005B0087" w:rsidP="00A6731E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5B0087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(109)</w:t>
            </w:r>
          </w:p>
        </w:tc>
        <w:tc>
          <w:tcPr>
            <w:tcW w:w="126" w:type="pct"/>
          </w:tcPr>
          <w:p w14:paraId="162354E7" w14:textId="77777777" w:rsidR="00A6731E" w:rsidRPr="005B0087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47CE4FA" w14:textId="749D45A8" w:rsidR="00A6731E" w:rsidRPr="005B0087" w:rsidRDefault="00A6731E" w:rsidP="00A6731E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B0087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(69)</w:t>
            </w:r>
          </w:p>
        </w:tc>
        <w:tc>
          <w:tcPr>
            <w:tcW w:w="141" w:type="pct"/>
          </w:tcPr>
          <w:p w14:paraId="26693A77" w14:textId="77777777" w:rsidR="00A6731E" w:rsidRPr="005B0087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2DF4B36F" w14:textId="1CB09A7D" w:rsidR="00A6731E" w:rsidRPr="005B0087" w:rsidRDefault="005B0087" w:rsidP="00A67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158" w:hanging="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008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9478C0" w14:textId="77777777" w:rsidR="00A6731E" w:rsidRPr="005B0087" w:rsidRDefault="00A6731E" w:rsidP="00A673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6" w:type="pct"/>
          </w:tcPr>
          <w:p w14:paraId="1DE925E9" w14:textId="6B177889" w:rsidR="00A6731E" w:rsidRPr="005B0087" w:rsidRDefault="00A6731E" w:rsidP="00D44F1F">
            <w:pPr>
              <w:pStyle w:val="a2"/>
              <w:tabs>
                <w:tab w:val="decimal" w:pos="6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00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0ED29726" w14:textId="3D6ABF8B" w:rsidR="000955D2" w:rsidRPr="00627208" w:rsidRDefault="000955D2" w:rsidP="0009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8"/>
        <w:gridCol w:w="270"/>
        <w:gridCol w:w="996"/>
        <w:gridCol w:w="268"/>
        <w:gridCol w:w="1077"/>
        <w:gridCol w:w="270"/>
        <w:gridCol w:w="1079"/>
      </w:tblGrid>
      <w:tr w:rsidR="003E3735" w:rsidRPr="00627208" w14:paraId="72B82E01" w14:textId="77777777" w:rsidTr="00715395">
        <w:trPr>
          <w:tblHeader/>
        </w:trPr>
        <w:tc>
          <w:tcPr>
            <w:tcW w:w="2334" w:type="pct"/>
            <w:vAlign w:val="bottom"/>
            <w:hideMark/>
          </w:tcPr>
          <w:p w14:paraId="340EC75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240" w:type="pct"/>
            <w:gridSpan w:val="3"/>
            <w:hideMark/>
          </w:tcPr>
          <w:p w14:paraId="3603012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C4FB16C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pct"/>
            <w:gridSpan w:val="3"/>
            <w:hideMark/>
          </w:tcPr>
          <w:p w14:paraId="085652E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AC4" w:rsidRPr="00627208" w14:paraId="48B17409" w14:textId="77777777" w:rsidTr="00715395">
        <w:trPr>
          <w:tblHeader/>
        </w:trPr>
        <w:tc>
          <w:tcPr>
            <w:tcW w:w="2334" w:type="pct"/>
            <w:vAlign w:val="bottom"/>
          </w:tcPr>
          <w:p w14:paraId="1EC9C963" w14:textId="77777777" w:rsidR="00E51AC4" w:rsidRPr="00627208" w:rsidRDefault="00E51AC4" w:rsidP="00E51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 ณ วันที่</w:t>
            </w:r>
          </w:p>
        </w:tc>
        <w:tc>
          <w:tcPr>
            <w:tcW w:w="570" w:type="pct"/>
          </w:tcPr>
          <w:p w14:paraId="3E3F9988" w14:textId="49EAE9C3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28F1C396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</w:tcPr>
          <w:p w14:paraId="5DE9086A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FF4A9D1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23928F" w14:textId="2EEE9DA1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07BA7DC6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77D84B" w14:textId="1BBB359F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1AC4" w:rsidRPr="00627208" w14:paraId="6544EACB" w14:textId="77777777" w:rsidTr="00715395">
        <w:trPr>
          <w:tblHeader/>
        </w:trPr>
        <w:tc>
          <w:tcPr>
            <w:tcW w:w="2334" w:type="pct"/>
            <w:vAlign w:val="bottom"/>
          </w:tcPr>
          <w:p w14:paraId="5ABD5F59" w14:textId="77777777" w:rsidR="00E51AC4" w:rsidRPr="00627208" w:rsidRDefault="00E51AC4" w:rsidP="00E51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2DFFD09F" w14:textId="720A2936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9F31DD5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hideMark/>
          </w:tcPr>
          <w:p w14:paraId="0ECC4574" w14:textId="344558A0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4D913B25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5796E9A2" w14:textId="6ABC1B3E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538DDAF8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04164440" w14:textId="12F7D09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51AC4" w:rsidRPr="00627208" w14:paraId="758A2F4B" w14:textId="77777777" w:rsidTr="000843A2">
        <w:trPr>
          <w:trHeight w:val="209"/>
          <w:tblHeader/>
        </w:trPr>
        <w:tc>
          <w:tcPr>
            <w:tcW w:w="2334" w:type="pct"/>
          </w:tcPr>
          <w:p w14:paraId="1FF059A5" w14:textId="77777777" w:rsidR="00E51AC4" w:rsidRPr="00627208" w:rsidRDefault="00E51AC4" w:rsidP="00E51A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62ABD7FF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AC4" w:rsidRPr="00627208" w14:paraId="2FFD686B" w14:textId="77777777" w:rsidTr="00715395">
        <w:tc>
          <w:tcPr>
            <w:tcW w:w="2334" w:type="pct"/>
            <w:hideMark/>
          </w:tcPr>
          <w:p w14:paraId="51455265" w14:textId="77777777" w:rsidR="00E51AC4" w:rsidRPr="00627208" w:rsidRDefault="00E51AC4" w:rsidP="00E51AC4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0" w:type="pct"/>
          </w:tcPr>
          <w:p w14:paraId="6B76DA29" w14:textId="77777777" w:rsidR="00E51AC4" w:rsidRPr="00627208" w:rsidRDefault="00E51AC4" w:rsidP="00E51AC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499C3F32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A313503" w14:textId="77777777" w:rsidR="00E51AC4" w:rsidRPr="00627208" w:rsidRDefault="00E51AC4" w:rsidP="00E51AC4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1CCB7162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43C98668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25361A66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279F93FF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35F6C" w:rsidRPr="00627208" w14:paraId="5BFF6F8F" w14:textId="77777777" w:rsidTr="00715395">
        <w:tc>
          <w:tcPr>
            <w:tcW w:w="2334" w:type="pct"/>
            <w:hideMark/>
          </w:tcPr>
          <w:p w14:paraId="279B8EFD" w14:textId="77777777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15C949A4" w14:textId="69540BB3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4F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661AE83A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314BD622" w14:textId="487506ED" w:rsidR="00B35F6C" w:rsidRPr="00D44F1F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44F1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2" w:type="pct"/>
          </w:tcPr>
          <w:p w14:paraId="4562A0C1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73BDF41C" w14:textId="295A1501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422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3" w:type="pct"/>
          </w:tcPr>
          <w:p w14:paraId="594ADADE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</w:tcPr>
          <w:p w14:paraId="27BB6ADD" w14:textId="6C2DE693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422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35F6C" w:rsidRPr="00627208" w14:paraId="2A9FC969" w14:textId="77777777" w:rsidTr="00715395">
        <w:tc>
          <w:tcPr>
            <w:tcW w:w="2334" w:type="pct"/>
          </w:tcPr>
          <w:p w14:paraId="6510BC18" w14:textId="77777777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E0CD03E" w14:textId="5851D0BB" w:rsidR="00B35F6C" w:rsidRPr="007847ED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4F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5C9DBE1A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A92D4A5" w14:textId="30C05481" w:rsidR="00B35F6C" w:rsidRPr="00D44F1F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44F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2" w:type="pct"/>
          </w:tcPr>
          <w:p w14:paraId="5DF498AE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B9223C8" w14:textId="7FE49F7A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02E8">
              <w:rPr>
                <w:rFonts w:ascii="Angsana New" w:hAnsi="Angsana New"/>
                <w:b/>
                <w:bCs/>
                <w:sz w:val="30"/>
                <w:szCs w:val="30"/>
              </w:rPr>
              <w:t>1,422,500</w:t>
            </w:r>
          </w:p>
        </w:tc>
        <w:tc>
          <w:tcPr>
            <w:tcW w:w="143" w:type="pct"/>
          </w:tcPr>
          <w:p w14:paraId="00735799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3F434F0" w14:textId="3F7F8D68" w:rsidR="00B35F6C" w:rsidRPr="002F02E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02E8">
              <w:rPr>
                <w:rFonts w:ascii="Angsana New" w:hAnsi="Angsana New"/>
                <w:b/>
                <w:bCs/>
                <w:sz w:val="30"/>
                <w:szCs w:val="30"/>
              </w:rPr>
              <w:t>1,422,500</w:t>
            </w:r>
          </w:p>
        </w:tc>
      </w:tr>
      <w:tr w:rsidR="00B35F6C" w:rsidRPr="00627208" w14:paraId="7C37CFBD" w14:textId="77777777" w:rsidTr="00715395">
        <w:tc>
          <w:tcPr>
            <w:tcW w:w="2334" w:type="pct"/>
          </w:tcPr>
          <w:p w14:paraId="25044BA0" w14:textId="77777777" w:rsidR="00B35F6C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0D60C12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99EB4D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1E4BDDF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54BFC6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14DC567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9ADC47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3018428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35F6C" w:rsidRPr="00627208" w14:paraId="6A3044C5" w14:textId="77777777" w:rsidTr="00715395">
        <w:tc>
          <w:tcPr>
            <w:tcW w:w="2334" w:type="pct"/>
          </w:tcPr>
          <w:p w14:paraId="14C98D47" w14:textId="2F7D137B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0" w:type="pct"/>
          </w:tcPr>
          <w:p w14:paraId="133DA314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A5F847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0032969C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C897D8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D7603A6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376D8C9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1677CEC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35F6C" w:rsidRPr="00627208" w14:paraId="3E1C6323" w14:textId="77777777" w:rsidTr="00525D73">
        <w:tc>
          <w:tcPr>
            <w:tcW w:w="2334" w:type="pct"/>
          </w:tcPr>
          <w:p w14:paraId="58CB2E01" w14:textId="631C6AA2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</w:tcPr>
          <w:p w14:paraId="05B0C08C" w14:textId="46D1B7A6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123,162</w:t>
            </w:r>
          </w:p>
        </w:tc>
        <w:tc>
          <w:tcPr>
            <w:tcW w:w="143" w:type="pct"/>
          </w:tcPr>
          <w:p w14:paraId="68D768B7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AD9149D" w14:textId="2C1631B4" w:rsidR="00B35F6C" w:rsidRPr="00627208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4F8A698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21C1413" w14:textId="4564D8C6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A3AE43B" w14:textId="77777777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052A8A4" w14:textId="55170FCD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5F6C" w:rsidRPr="00627208" w14:paraId="2FB6254B" w14:textId="77777777" w:rsidTr="00525D73">
        <w:tc>
          <w:tcPr>
            <w:tcW w:w="2334" w:type="pct"/>
          </w:tcPr>
          <w:p w14:paraId="6213FB19" w14:textId="61E9D1F2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394CF91" w14:textId="230A659F" w:rsidR="00B35F6C" w:rsidRPr="00B35F6C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1,961,417</w:t>
            </w:r>
          </w:p>
        </w:tc>
        <w:tc>
          <w:tcPr>
            <w:tcW w:w="143" w:type="pct"/>
          </w:tcPr>
          <w:p w14:paraId="6EEBAD36" w14:textId="77777777" w:rsidR="00B35F6C" w:rsidRPr="00B35F6C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260F204" w14:textId="078C2C55" w:rsidR="00B35F6C" w:rsidRPr="00DF177F" w:rsidRDefault="00DF177F" w:rsidP="00DF177F">
            <w:pPr>
              <w:pStyle w:val="a2"/>
              <w:tabs>
                <w:tab w:val="decimal" w:pos="78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1,759,179</w:t>
            </w:r>
          </w:p>
        </w:tc>
        <w:tc>
          <w:tcPr>
            <w:tcW w:w="142" w:type="pct"/>
          </w:tcPr>
          <w:p w14:paraId="3C3177F8" w14:textId="77777777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0D429E1" w14:textId="26303D7F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576CD5" w14:textId="77777777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2F72E41" w14:textId="70C60276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5F6C" w:rsidRPr="00627208" w14:paraId="5DFE8785" w14:textId="77777777" w:rsidTr="00525D73">
        <w:tc>
          <w:tcPr>
            <w:tcW w:w="2334" w:type="pct"/>
          </w:tcPr>
          <w:p w14:paraId="79C17221" w14:textId="4723ED6C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D444B8F" w14:textId="3DA9D298" w:rsidR="00B35F6C" w:rsidRPr="00B35F6C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2,084,579</w:t>
            </w:r>
          </w:p>
        </w:tc>
        <w:tc>
          <w:tcPr>
            <w:tcW w:w="143" w:type="pct"/>
          </w:tcPr>
          <w:p w14:paraId="10137243" w14:textId="77777777" w:rsidR="00B35F6C" w:rsidRPr="00B35F6C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5513287D" w14:textId="75F3D9FE" w:rsidR="00B35F6C" w:rsidRPr="00DF177F" w:rsidRDefault="00DF177F" w:rsidP="00DF177F">
            <w:pPr>
              <w:pStyle w:val="a2"/>
              <w:tabs>
                <w:tab w:val="decimal" w:pos="78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1,759,179</w:t>
            </w:r>
          </w:p>
        </w:tc>
        <w:tc>
          <w:tcPr>
            <w:tcW w:w="142" w:type="pct"/>
          </w:tcPr>
          <w:p w14:paraId="5B052D6F" w14:textId="32738AE9" w:rsidR="00B35F6C" w:rsidRPr="00B35F6C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0ACD5FC" w14:textId="172B9F80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19A1C82" w14:textId="77777777" w:rsidR="00B35F6C" w:rsidRPr="00B35F6C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04479BA" w14:textId="535AD872" w:rsidR="00B35F6C" w:rsidRPr="00B35F6C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35F6C" w:rsidRPr="00627208" w14:paraId="687F8CDA" w14:textId="77777777" w:rsidTr="00525D73">
        <w:tc>
          <w:tcPr>
            <w:tcW w:w="2334" w:type="pct"/>
          </w:tcPr>
          <w:p w14:paraId="2FBB2D82" w14:textId="77777777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3ACDB1D0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02B4D63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double" w:sz="4" w:space="0" w:color="auto"/>
            </w:tcBorders>
          </w:tcPr>
          <w:p w14:paraId="184473C2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5199413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11526066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48D745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577302A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35F6C" w:rsidRPr="00627208" w14:paraId="77C5417F" w14:textId="77777777" w:rsidTr="00715395">
        <w:tc>
          <w:tcPr>
            <w:tcW w:w="2334" w:type="pct"/>
          </w:tcPr>
          <w:p w14:paraId="3027F048" w14:textId="77777777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0" w:type="pct"/>
          </w:tcPr>
          <w:p w14:paraId="0739D725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FF69E0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18DA27E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9FC018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995087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B335E4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227466B" w14:textId="77777777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35F6C" w:rsidRPr="00627208" w14:paraId="337955F5" w14:textId="77777777" w:rsidTr="00715395">
        <w:tc>
          <w:tcPr>
            <w:tcW w:w="2334" w:type="pct"/>
          </w:tcPr>
          <w:p w14:paraId="656EA20A" w14:textId="77777777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</w:tcPr>
          <w:p w14:paraId="604B520A" w14:textId="19913E45" w:rsidR="00B35F6C" w:rsidRPr="00627208" w:rsidRDefault="00B059E3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61,436</w:t>
            </w:r>
          </w:p>
        </w:tc>
        <w:tc>
          <w:tcPr>
            <w:tcW w:w="143" w:type="pct"/>
          </w:tcPr>
          <w:p w14:paraId="449745DD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A600F44" w14:textId="434FCA96" w:rsidR="00B35F6C" w:rsidRPr="00627208" w:rsidRDefault="00B35F6C" w:rsidP="00B35F6C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142" w:type="pct"/>
          </w:tcPr>
          <w:p w14:paraId="523697B1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664209" w14:textId="4EB57341" w:rsidR="00B35F6C" w:rsidRPr="00B35F6C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B35F6C">
              <w:rPr>
                <w:rFonts w:ascii="Angsana New" w:hAnsi="Angsana New"/>
                <w:sz w:val="30"/>
                <w:szCs w:val="30"/>
                <w:lang w:val="th-TH"/>
              </w:rPr>
              <w:t>1,497</w:t>
            </w:r>
          </w:p>
        </w:tc>
        <w:tc>
          <w:tcPr>
            <w:tcW w:w="143" w:type="pct"/>
          </w:tcPr>
          <w:p w14:paraId="550019DA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FEC9E14" w14:textId="773EFF65" w:rsidR="00B35F6C" w:rsidRPr="00627208" w:rsidRDefault="00B35F6C" w:rsidP="00B35F6C">
            <w:pPr>
              <w:pStyle w:val="a2"/>
              <w:tabs>
                <w:tab w:val="decimal" w:pos="62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5F6C" w:rsidRPr="00627208" w14:paraId="1411C9DD" w14:textId="77777777" w:rsidTr="00715395">
        <w:tc>
          <w:tcPr>
            <w:tcW w:w="2334" w:type="pct"/>
          </w:tcPr>
          <w:p w14:paraId="50E37909" w14:textId="77777777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41A730BA" w14:textId="583203FB" w:rsidR="00B35F6C" w:rsidRPr="00627208" w:rsidRDefault="00B35F6C" w:rsidP="00B35F6C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051CF9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4D354849" w14:textId="2A296F57" w:rsidR="00B35F6C" w:rsidRPr="00627208" w:rsidRDefault="00B35F6C" w:rsidP="00B35F6C">
            <w:pPr>
              <w:pStyle w:val="a2"/>
              <w:tabs>
                <w:tab w:val="decimal" w:pos="55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22EB78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B010FE" w14:textId="5DCCD50D" w:rsidR="00B35F6C" w:rsidRPr="00B35F6C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5F6C">
              <w:rPr>
                <w:rFonts w:ascii="Angsana New" w:hAnsi="Angsana New"/>
                <w:sz w:val="30"/>
                <w:szCs w:val="30"/>
              </w:rPr>
              <w:t>820,876</w:t>
            </w:r>
          </w:p>
        </w:tc>
        <w:tc>
          <w:tcPr>
            <w:tcW w:w="143" w:type="pct"/>
          </w:tcPr>
          <w:p w14:paraId="4B88B52B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69B04BE" w14:textId="02BFCFE0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774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838</w:t>
            </w:r>
          </w:p>
        </w:tc>
      </w:tr>
      <w:tr w:rsidR="00B35F6C" w:rsidRPr="00627208" w14:paraId="0976999B" w14:textId="77777777" w:rsidTr="00715395">
        <w:tc>
          <w:tcPr>
            <w:tcW w:w="2334" w:type="pct"/>
          </w:tcPr>
          <w:p w14:paraId="0979D8CA" w14:textId="77777777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27E6506" w14:textId="11BFF8DA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17,856</w:t>
            </w:r>
          </w:p>
        </w:tc>
        <w:tc>
          <w:tcPr>
            <w:tcW w:w="143" w:type="pct"/>
          </w:tcPr>
          <w:p w14:paraId="65F64E06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51C3AE2" w14:textId="4D08ECB7" w:rsidR="00B35F6C" w:rsidRPr="00627208" w:rsidRDefault="00B35F6C" w:rsidP="00B35F6C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2" w:type="pct"/>
          </w:tcPr>
          <w:p w14:paraId="170BCFDD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B320A02" w14:textId="615F383F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12,844</w:t>
            </w:r>
          </w:p>
        </w:tc>
        <w:tc>
          <w:tcPr>
            <w:tcW w:w="143" w:type="pct"/>
          </w:tcPr>
          <w:p w14:paraId="09B6B576" w14:textId="617082E1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C3553" w14:textId="10A5BF2C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13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B35F6C" w:rsidRPr="00627208" w14:paraId="0DC40650" w14:textId="77777777" w:rsidTr="00715395">
        <w:tc>
          <w:tcPr>
            <w:tcW w:w="2334" w:type="pct"/>
          </w:tcPr>
          <w:p w14:paraId="25EF8ABB" w14:textId="77777777" w:rsidR="00B35F6C" w:rsidRPr="00627208" w:rsidRDefault="00B35F6C" w:rsidP="00B35F6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1A9DCFB" w14:textId="1EB90F87" w:rsidR="00B35F6C" w:rsidRPr="00627208" w:rsidRDefault="00B059E3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79,292</w:t>
            </w:r>
          </w:p>
        </w:tc>
        <w:tc>
          <w:tcPr>
            <w:tcW w:w="143" w:type="pct"/>
          </w:tcPr>
          <w:p w14:paraId="1C8F7A1A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474C0718" w14:textId="1B3BDFDE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42" w:type="pct"/>
          </w:tcPr>
          <w:p w14:paraId="4AB900C8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5FC310" w14:textId="69330939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835,217</w:t>
            </w:r>
          </w:p>
        </w:tc>
        <w:tc>
          <w:tcPr>
            <w:tcW w:w="143" w:type="pct"/>
          </w:tcPr>
          <w:p w14:paraId="12CAFE74" w14:textId="77777777" w:rsidR="00B35F6C" w:rsidRPr="00627208" w:rsidRDefault="00B35F6C" w:rsidP="00B35F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090601E" w14:textId="3FD031E2" w:rsidR="00B35F6C" w:rsidRPr="00627208" w:rsidRDefault="00B35F6C" w:rsidP="00B35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</w:tr>
    </w:tbl>
    <w:p w14:paraId="28936454" w14:textId="77777777" w:rsidR="0037044D" w:rsidRDefault="0037044D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</w:pPr>
      <w:bookmarkStart w:id="1" w:name="_Hlk71187429"/>
    </w:p>
    <w:p w14:paraId="71EB9A7B" w14:textId="1956EF60" w:rsidR="00297D76" w:rsidRPr="00E030BA" w:rsidRDefault="0037044D" w:rsidP="00E0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  <w:bookmarkEnd w:id="1"/>
    </w:p>
    <w:p w14:paraId="0CE08F41" w14:textId="329E48DA" w:rsidR="007D1F1F" w:rsidRPr="00627208" w:rsidRDefault="007D1F1F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4089E033" w14:textId="77777777" w:rsidR="007D1F1F" w:rsidRPr="00A82C65" w:rsidRDefault="007D1F1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2"/>
        <w:gridCol w:w="236"/>
        <w:gridCol w:w="1040"/>
        <w:gridCol w:w="241"/>
        <w:gridCol w:w="1038"/>
        <w:gridCol w:w="270"/>
        <w:gridCol w:w="1143"/>
      </w:tblGrid>
      <w:tr w:rsidR="000221BF" w:rsidRPr="00627208" w14:paraId="2DEBCB49" w14:textId="77777777" w:rsidTr="008576FC">
        <w:trPr>
          <w:trHeight w:val="419"/>
          <w:tblHeader/>
        </w:trPr>
        <w:tc>
          <w:tcPr>
            <w:tcW w:w="2301" w:type="pct"/>
            <w:vAlign w:val="bottom"/>
          </w:tcPr>
          <w:p w14:paraId="300180AE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vAlign w:val="bottom"/>
          </w:tcPr>
          <w:p w14:paraId="44B26449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vAlign w:val="bottom"/>
          </w:tcPr>
          <w:p w14:paraId="0ABE180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39AC9C0F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AC4" w:rsidRPr="00627208" w14:paraId="37BF7FD8" w14:textId="77777777" w:rsidTr="0012153A">
        <w:trPr>
          <w:trHeight w:val="407"/>
          <w:tblHeader/>
        </w:trPr>
        <w:tc>
          <w:tcPr>
            <w:tcW w:w="2301" w:type="pct"/>
            <w:vAlign w:val="bottom"/>
          </w:tcPr>
          <w:p w14:paraId="49E26F35" w14:textId="77777777" w:rsidR="00E51AC4" w:rsidRPr="00627208" w:rsidRDefault="00E51AC4" w:rsidP="00E5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</w:tcPr>
          <w:p w14:paraId="0ED12D3B" w14:textId="22576F5F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14:paraId="09C0F645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4AB473A2" w14:textId="49002AB8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vAlign w:val="bottom"/>
          </w:tcPr>
          <w:p w14:paraId="07C4DB08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61378D5" w14:textId="13914E95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540F3C53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8A17CA" w14:textId="021D77C2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1AC4" w:rsidRPr="00627208" w14:paraId="34C6C22A" w14:textId="77777777" w:rsidTr="0012153A">
        <w:trPr>
          <w:trHeight w:val="407"/>
          <w:tblHeader/>
        </w:trPr>
        <w:tc>
          <w:tcPr>
            <w:tcW w:w="2301" w:type="pct"/>
            <w:vAlign w:val="bottom"/>
          </w:tcPr>
          <w:p w14:paraId="489844AE" w14:textId="77777777" w:rsidR="00E51AC4" w:rsidRPr="00627208" w:rsidRDefault="00E51AC4" w:rsidP="00E5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</w:tcPr>
          <w:p w14:paraId="148F9E6E" w14:textId="3ECD8393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</w:tcPr>
          <w:p w14:paraId="64BDA5EB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A931EE8" w14:textId="69C7B95E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1" w:type="pct"/>
            <w:vAlign w:val="bottom"/>
          </w:tcPr>
          <w:p w14:paraId="591591C2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B859366" w14:textId="5DEFF574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3E747451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49F0D1D" w14:textId="2903FAA8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51AC4" w:rsidRPr="00627208" w14:paraId="301E84F4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8139AAD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9" w:type="pct"/>
            <w:gridSpan w:val="7"/>
            <w:vAlign w:val="bottom"/>
          </w:tcPr>
          <w:p w14:paraId="3321BB63" w14:textId="77777777" w:rsidR="00E51AC4" w:rsidRPr="00627208" w:rsidRDefault="00E51AC4" w:rsidP="00E5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02E8" w:rsidRPr="00627208" w14:paraId="537F9F65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DDF632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1DEA9E57" w14:textId="5507A9F5" w:rsidR="002F02E8" w:rsidRPr="00627208" w:rsidRDefault="008F1F14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F1F14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C21940">
              <w:rPr>
                <w:rFonts w:asciiTheme="majorBidi" w:hAnsiTheme="majorBidi" w:cstheme="majorBidi"/>
                <w:sz w:val="30"/>
                <w:szCs w:val="30"/>
              </w:rPr>
              <w:t>,117,76</w:t>
            </w:r>
            <w:r w:rsidR="00200BF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" w:type="pct"/>
            <w:vAlign w:val="bottom"/>
          </w:tcPr>
          <w:p w14:paraId="4CC92FAB" w14:textId="77777777" w:rsidR="002F02E8" w:rsidRPr="00627208" w:rsidRDefault="002F02E8" w:rsidP="002F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369893" w14:textId="32ABC0D2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7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078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31" w:type="pct"/>
            <w:vAlign w:val="bottom"/>
          </w:tcPr>
          <w:p w14:paraId="128816FF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09E6F514" w14:textId="6F84EBCE" w:rsidR="002F02E8" w:rsidRPr="00627208" w:rsidRDefault="00C21940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C54BBD5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59B6C3BA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2E8" w:rsidRPr="00627208" w14:paraId="1920EF08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6212C3F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04F42E7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6A6BE35" w14:textId="77777777" w:rsidR="002F02E8" w:rsidRPr="00627208" w:rsidRDefault="002F02E8" w:rsidP="002F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5DBB538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8C40780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360916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B685A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731B607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2E8" w:rsidRPr="00627208" w14:paraId="7127554F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F7EBA22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5BB774FB" w14:textId="28F8ECD2" w:rsidR="002F02E8" w:rsidRPr="00627208" w:rsidRDefault="00C21940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34,952</w:t>
            </w:r>
          </w:p>
        </w:tc>
        <w:tc>
          <w:tcPr>
            <w:tcW w:w="128" w:type="pct"/>
            <w:vAlign w:val="bottom"/>
          </w:tcPr>
          <w:p w14:paraId="280F97BA" w14:textId="77777777" w:rsidR="002F02E8" w:rsidRPr="00627208" w:rsidRDefault="002F02E8" w:rsidP="002F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3C8C8A" w14:textId="62C09B5E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sz w:val="30"/>
                <w:szCs w:val="30"/>
              </w:rPr>
              <w:t>59</w:t>
            </w:r>
            <w:r w:rsidRPr="00C26995">
              <w:rPr>
                <w:rFonts w:ascii="Angsana New" w:hAnsi="Angsana New"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31" w:type="pct"/>
            <w:vAlign w:val="bottom"/>
          </w:tcPr>
          <w:p w14:paraId="22E87F6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4C6C29DF" w14:textId="595720D1" w:rsidR="002F02E8" w:rsidRPr="00627208" w:rsidRDefault="00C21940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C8F243B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A6DCB91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2E8" w:rsidRPr="00627208" w14:paraId="691B8732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0D00BD86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73810A" w14:textId="3B6A717E" w:rsidR="002F02E8" w:rsidRPr="00627208" w:rsidRDefault="00C21940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8,152,71</w:t>
            </w:r>
            <w:r w:rsidR="00200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  <w:vAlign w:val="bottom"/>
          </w:tcPr>
          <w:p w14:paraId="1A2A41CA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22A9E40" w14:textId="76F9C75E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31" w:type="pct"/>
            <w:vAlign w:val="bottom"/>
          </w:tcPr>
          <w:p w14:paraId="1805DC1D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33D9F65D" w14:textId="6055333C" w:rsidR="002F02E8" w:rsidRPr="00627208" w:rsidRDefault="00C21940" w:rsidP="005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CD1F9B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74264A3" w14:textId="77777777" w:rsidR="002F02E8" w:rsidRPr="00627208" w:rsidRDefault="002F02E8" w:rsidP="005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F02E8" w:rsidRPr="00627208" w14:paraId="420B3333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601E7C07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8903D8" w14:textId="44E8B939" w:rsidR="002F02E8" w:rsidRPr="00627208" w:rsidRDefault="00C21940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F652D23" w14:textId="77777777" w:rsidR="002F02E8" w:rsidRPr="00627208" w:rsidRDefault="002F02E8" w:rsidP="002F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7819657" w14:textId="46F60DB9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17186E8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B51636D" w14:textId="3F9B7C9C" w:rsidR="002F02E8" w:rsidRPr="00627208" w:rsidRDefault="00C21940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C600ADC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3B8D97F4" w14:textId="77777777" w:rsidR="002F02E8" w:rsidRPr="00627208" w:rsidRDefault="002F02E8" w:rsidP="00505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2F02E8" w:rsidRPr="00627208" w14:paraId="6CEA65BB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42B7F0E9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A1FC21" w14:textId="36504200" w:rsidR="002F02E8" w:rsidRPr="00627208" w:rsidRDefault="00C21940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8,152,71</w:t>
            </w:r>
            <w:r w:rsidR="00200B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  <w:vAlign w:val="bottom"/>
          </w:tcPr>
          <w:p w14:paraId="52523D87" w14:textId="77777777" w:rsidR="002F02E8" w:rsidRPr="00627208" w:rsidRDefault="002F02E8" w:rsidP="002F0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80F3F15" w14:textId="0EB51251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77235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31" w:type="pct"/>
            <w:vAlign w:val="bottom"/>
          </w:tcPr>
          <w:p w14:paraId="3BF3D6B4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09B93" w14:textId="4B083128" w:rsidR="002F02E8" w:rsidRPr="00627208" w:rsidRDefault="00C21940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4DD0443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9381C" w14:textId="77777777" w:rsidR="002F02E8" w:rsidRPr="00627208" w:rsidRDefault="002F02E8" w:rsidP="002F0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D2BF4C" w14:textId="77777777" w:rsidR="000221BF" w:rsidRPr="00A82C65" w:rsidRDefault="000221B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36E3EB5" w14:textId="6EAFABB2" w:rsidR="00D23C8C" w:rsidRPr="00736726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367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78637BA1" w14:textId="77777777" w:rsidR="000955D2" w:rsidRPr="00A82C65" w:rsidRDefault="000955D2" w:rsidP="00095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0955D2" w:rsidRPr="00627208" w14:paraId="3B9DCA71" w14:textId="77777777" w:rsidTr="00C82753">
        <w:trPr>
          <w:trHeight w:val="419"/>
          <w:tblHeader/>
        </w:trPr>
        <w:tc>
          <w:tcPr>
            <w:tcW w:w="2086" w:type="pct"/>
            <w:vAlign w:val="bottom"/>
          </w:tcPr>
          <w:p w14:paraId="1B8AC3B4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35829FBE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6F36FD35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2B9CDB82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C29" w:rsidRPr="00627208" w14:paraId="756F95AF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25F65D58" w14:textId="12BD14FF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631" w:type="pct"/>
            <w:vAlign w:val="bottom"/>
          </w:tcPr>
          <w:p w14:paraId="7767C0F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262FFA6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AF6726D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B90816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1C078DF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FE9EEE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C7F29B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9AF" w:rsidRPr="00627208" w14:paraId="44789E76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2F6C1E14" w14:textId="0A6019A1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vAlign w:val="bottom"/>
          </w:tcPr>
          <w:p w14:paraId="61CAB49D" w14:textId="33AF4419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  <w:vAlign w:val="bottom"/>
          </w:tcPr>
          <w:p w14:paraId="387FD296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ABE9F62" w14:textId="1C0DD19E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vAlign w:val="bottom"/>
          </w:tcPr>
          <w:p w14:paraId="1DF532BE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2A86914" w14:textId="12350C34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  <w:vAlign w:val="bottom"/>
          </w:tcPr>
          <w:p w14:paraId="71D41E19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1938C41" w14:textId="69A5AD12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019AF" w:rsidRPr="00627208" w14:paraId="32B85B25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6263F0A7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2F142411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19AF" w:rsidRPr="00627208" w14:paraId="6A134039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58D7268" w14:textId="33F3D4EF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E6AE30F" w14:textId="42353683" w:rsidR="00F019AF" w:rsidRPr="002F02E8" w:rsidRDefault="002F02E8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F02E8">
              <w:rPr>
                <w:rFonts w:ascii="Angsana New" w:hAnsi="Angsana New"/>
                <w:sz w:val="30"/>
                <w:szCs w:val="30"/>
              </w:rPr>
              <w:t>76,688,936</w:t>
            </w:r>
          </w:p>
        </w:tc>
        <w:tc>
          <w:tcPr>
            <w:tcW w:w="128" w:type="pct"/>
            <w:vAlign w:val="bottom"/>
          </w:tcPr>
          <w:p w14:paraId="6595AA23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9ACEBF0" w14:textId="77E0F349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86,945,177</w:t>
            </w:r>
          </w:p>
        </w:tc>
        <w:tc>
          <w:tcPr>
            <w:tcW w:w="130" w:type="pct"/>
            <w:vAlign w:val="bottom"/>
          </w:tcPr>
          <w:p w14:paraId="39E42D4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01A8F301" w14:textId="165CC431" w:rsidR="00F019AF" w:rsidRPr="002F02E8" w:rsidRDefault="002F02E8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F02E8">
              <w:rPr>
                <w:rFonts w:ascii="Angsana New" w:hAnsi="Angsana New"/>
                <w:sz w:val="30"/>
                <w:szCs w:val="30"/>
              </w:rPr>
              <w:t>9,951,267</w:t>
            </w:r>
          </w:p>
        </w:tc>
        <w:tc>
          <w:tcPr>
            <w:tcW w:w="146" w:type="pct"/>
            <w:vAlign w:val="bottom"/>
          </w:tcPr>
          <w:p w14:paraId="497F1F6A" w14:textId="77777777" w:rsidR="00F019AF" w:rsidRPr="002F02E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E50C3D" w14:textId="224E5F2D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16,130,786</w:t>
            </w:r>
          </w:p>
        </w:tc>
      </w:tr>
      <w:tr w:rsidR="00F019AF" w:rsidRPr="00627208" w14:paraId="20BB434B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7F93B02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FD9EC7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65237EC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B3841A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83AC91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2240ED5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FDD093B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DB7D6E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9AF" w:rsidRPr="00627208" w14:paraId="79D66A23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4B1147A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0F67601" w14:textId="056825A7" w:rsidR="00F019AF" w:rsidRPr="00627208" w:rsidRDefault="00FA114C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1,283,544</w:t>
            </w:r>
          </w:p>
        </w:tc>
        <w:tc>
          <w:tcPr>
            <w:tcW w:w="128" w:type="pct"/>
            <w:vAlign w:val="bottom"/>
          </w:tcPr>
          <w:p w14:paraId="3A1A083D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3BADA04" w14:textId="01C55745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,232,393</w:t>
            </w:r>
          </w:p>
        </w:tc>
        <w:tc>
          <w:tcPr>
            <w:tcW w:w="130" w:type="pct"/>
            <w:vAlign w:val="bottom"/>
          </w:tcPr>
          <w:p w14:paraId="024A745E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7D5EF45D" w14:textId="4D6407EB" w:rsidR="00F019AF" w:rsidRPr="00627208" w:rsidRDefault="00C05D53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ED1992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9ED90BD" w14:textId="0279FFA3" w:rsidR="00F019AF" w:rsidRPr="00627208" w:rsidRDefault="00F019AF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9AF" w:rsidRPr="00627208" w14:paraId="38FA1BA0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31B2CBDC" w14:textId="38B1EAFE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343763D" w14:textId="27C51FB2" w:rsidR="00F019AF" w:rsidRPr="00627208" w:rsidRDefault="00FA114C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399,536</w:t>
            </w:r>
          </w:p>
        </w:tc>
        <w:tc>
          <w:tcPr>
            <w:tcW w:w="128" w:type="pct"/>
            <w:vAlign w:val="bottom"/>
          </w:tcPr>
          <w:p w14:paraId="3E1BC84B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ADFBFAF" w14:textId="5B4B4121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(363,850)</w:t>
            </w:r>
          </w:p>
        </w:tc>
        <w:tc>
          <w:tcPr>
            <w:tcW w:w="130" w:type="pct"/>
            <w:vAlign w:val="bottom"/>
          </w:tcPr>
          <w:p w14:paraId="04C97FA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41322246" w14:textId="11909146" w:rsidR="00F019AF" w:rsidRPr="00627208" w:rsidRDefault="00C05D53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B59A8A7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9A7E49C" w14:textId="3D4AFC2B" w:rsidR="00F019AF" w:rsidRPr="00627208" w:rsidRDefault="00F019AF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9AF" w:rsidRPr="00627208" w14:paraId="184088A7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E0292C7" w14:textId="397C3302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เงินลงทุนในบริษัทร่วมและการร่วมค้าเพิ่มขึ้น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3C5CB55" w14:textId="505DC30F" w:rsidR="00F019AF" w:rsidRPr="00627208" w:rsidRDefault="00FA114C" w:rsidP="00F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6168394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8C27672" w14:textId="50090BFD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1,560,697</w:t>
            </w:r>
          </w:p>
        </w:tc>
        <w:tc>
          <w:tcPr>
            <w:tcW w:w="130" w:type="pct"/>
            <w:vAlign w:val="bottom"/>
          </w:tcPr>
          <w:p w14:paraId="4746B74D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EF2CE2D" w14:textId="7221E82B" w:rsidR="00F019AF" w:rsidRPr="00627208" w:rsidRDefault="00C05D53" w:rsidP="00C05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3DC7FF2" w14:textId="77777777" w:rsidR="00F019AF" w:rsidRPr="00627208" w:rsidRDefault="00F019AF" w:rsidP="00F019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D253A75" w14:textId="4B90D9AC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1,515,584</w:t>
            </w:r>
          </w:p>
        </w:tc>
      </w:tr>
      <w:tr w:rsidR="00F019AF" w:rsidRPr="00627208" w14:paraId="0D40B658" w14:textId="77777777" w:rsidTr="00AA5AB2">
        <w:trPr>
          <w:trHeight w:val="407"/>
        </w:trPr>
        <w:tc>
          <w:tcPr>
            <w:tcW w:w="2086" w:type="pct"/>
            <w:vAlign w:val="bottom"/>
          </w:tcPr>
          <w:p w14:paraId="2300BEF5" w14:textId="461846E4" w:rsidR="00F019A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6EAA70A1" w14:textId="741A3181" w:rsidR="00F019AF" w:rsidRDefault="00FA114C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(1,246,975)</w:t>
            </w:r>
          </w:p>
        </w:tc>
        <w:tc>
          <w:tcPr>
            <w:tcW w:w="128" w:type="pct"/>
            <w:vAlign w:val="bottom"/>
          </w:tcPr>
          <w:p w14:paraId="1BAFB019" w14:textId="77777777" w:rsidR="00F019AF" w:rsidRPr="002336A2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E03803B" w14:textId="3CE22726" w:rsidR="00F019AF" w:rsidRPr="00DE26B1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(1,165,147)</w:t>
            </w:r>
          </w:p>
        </w:tc>
        <w:tc>
          <w:tcPr>
            <w:tcW w:w="130" w:type="pct"/>
            <w:vAlign w:val="bottom"/>
          </w:tcPr>
          <w:p w14:paraId="275B266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EDD4EDA" w14:textId="68402145" w:rsidR="00F019AF" w:rsidRDefault="00C05D53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B26F0B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5FEC7491" w14:textId="5FEAAD1F" w:rsidR="00F019AF" w:rsidRPr="003D711F" w:rsidRDefault="00F019AF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9AF" w:rsidRPr="00627208" w14:paraId="41042489" w14:textId="77777777" w:rsidTr="008B65A8">
        <w:trPr>
          <w:trHeight w:val="407"/>
        </w:trPr>
        <w:tc>
          <w:tcPr>
            <w:tcW w:w="2086" w:type="pct"/>
            <w:vAlign w:val="bottom"/>
          </w:tcPr>
          <w:p w14:paraId="7EC722BD" w14:textId="03776EF5" w:rsidR="00F019AF" w:rsidRPr="00034DAE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034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เงินลงทุน/จัดประเภทใหม่ 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88CB614" w14:textId="500C2BB4" w:rsidR="00F019AF" w:rsidRPr="00627208" w:rsidRDefault="00FA114C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(3,037,051)</w:t>
            </w:r>
          </w:p>
        </w:tc>
        <w:tc>
          <w:tcPr>
            <w:tcW w:w="128" w:type="pct"/>
            <w:vAlign w:val="bottom"/>
          </w:tcPr>
          <w:p w14:paraId="0931FC34" w14:textId="7BE53D64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99" w:type="pct"/>
          </w:tcPr>
          <w:p w14:paraId="5DA50FAF" w14:textId="0F13674A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,982)</w:t>
            </w:r>
          </w:p>
        </w:tc>
        <w:tc>
          <w:tcPr>
            <w:tcW w:w="130" w:type="pct"/>
            <w:vAlign w:val="bottom"/>
          </w:tcPr>
          <w:p w14:paraId="2057A0A4" w14:textId="77777777" w:rsidR="00F019AF" w:rsidRPr="009D29A6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CBA74EA" w14:textId="2A5E6300" w:rsidR="00F019AF" w:rsidRPr="009D29A6" w:rsidRDefault="00C05D53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46" w:type="pct"/>
            <w:vAlign w:val="bottom"/>
          </w:tcPr>
          <w:p w14:paraId="78241DD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C9952A4" w14:textId="31EC7952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(</w:t>
            </w:r>
            <w:r w:rsidRPr="005B7852">
              <w:rPr>
                <w:rFonts w:asciiTheme="majorBidi" w:hAnsiTheme="majorBidi" w:cstheme="majorBidi" w:hint="cs"/>
                <w:sz w:val="30"/>
                <w:szCs w:val="30"/>
              </w:rPr>
              <w:t>179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,018)</w:t>
            </w:r>
          </w:p>
        </w:tc>
      </w:tr>
      <w:tr w:rsidR="00F019AF" w:rsidRPr="00627208" w14:paraId="4D42DC40" w14:textId="77777777" w:rsidTr="007E45CF">
        <w:trPr>
          <w:trHeight w:val="419"/>
        </w:trPr>
        <w:tc>
          <w:tcPr>
            <w:tcW w:w="2086" w:type="pct"/>
            <w:vAlign w:val="bottom"/>
          </w:tcPr>
          <w:p w14:paraId="5EACA06E" w14:textId="6C621327" w:rsidR="00F019AF" w:rsidRPr="00034DAE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DAE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</w:tcPr>
          <w:p w14:paraId="1F9392F3" w14:textId="668D5351" w:rsidR="00F019AF" w:rsidRDefault="00FA114C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2,329,184</w:t>
            </w:r>
          </w:p>
        </w:tc>
        <w:tc>
          <w:tcPr>
            <w:tcW w:w="128" w:type="pct"/>
          </w:tcPr>
          <w:p w14:paraId="7B7938D5" w14:textId="6AD1F3D8" w:rsidR="00F019A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33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99" w:type="pct"/>
            <w:vAlign w:val="bottom"/>
          </w:tcPr>
          <w:p w14:paraId="74864B4C" w14:textId="7D525878" w:rsidR="00F019A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(117,617)</w:t>
            </w:r>
          </w:p>
        </w:tc>
        <w:tc>
          <w:tcPr>
            <w:tcW w:w="130" w:type="pct"/>
            <w:vAlign w:val="bottom"/>
          </w:tcPr>
          <w:p w14:paraId="5F038FA1" w14:textId="5EE95670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647" w:type="pct"/>
            <w:vAlign w:val="bottom"/>
          </w:tcPr>
          <w:p w14:paraId="26A9F86B" w14:textId="0208C215" w:rsidR="00F019AF" w:rsidRDefault="00C05D53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1ABEE0C" w14:textId="77777777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BD81FA6" w14:textId="39739876" w:rsidR="00F019AF" w:rsidRPr="00D44F1F" w:rsidRDefault="00F019AF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9AF" w:rsidRPr="00627208" w14:paraId="6690A431" w14:textId="77777777" w:rsidTr="00395B41">
        <w:trPr>
          <w:trHeight w:val="419"/>
        </w:trPr>
        <w:tc>
          <w:tcPr>
            <w:tcW w:w="2086" w:type="pct"/>
            <w:vAlign w:val="bottom"/>
          </w:tcPr>
          <w:p w14:paraId="56FA7622" w14:textId="1911F789" w:rsidR="00F019AF" w:rsidRPr="00034DAE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DA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192D270" w14:textId="56C22F81" w:rsidR="00F019AF" w:rsidRPr="00627208" w:rsidRDefault="00FA114C" w:rsidP="00FA1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89FF597" w14:textId="63781745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0B9D9912" w14:textId="6736ABE4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(14,118)</w:t>
            </w:r>
          </w:p>
        </w:tc>
        <w:tc>
          <w:tcPr>
            <w:tcW w:w="130" w:type="pct"/>
            <w:vAlign w:val="bottom"/>
          </w:tcPr>
          <w:p w14:paraId="3805FAA4" w14:textId="77777777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86D3AC5" w14:textId="250A5342" w:rsidR="00F019AF" w:rsidRPr="003D711F" w:rsidRDefault="00C05D53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174858F" w14:textId="77777777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E34B1AB" w14:textId="55395627" w:rsidR="00F019AF" w:rsidRPr="00D44F1F" w:rsidRDefault="00F019AF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3D711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19AF" w:rsidRPr="00627208" w14:paraId="32C2A9EC" w14:textId="77777777" w:rsidTr="00C1319A">
        <w:trPr>
          <w:trHeight w:val="148"/>
        </w:trPr>
        <w:tc>
          <w:tcPr>
            <w:tcW w:w="2086" w:type="pct"/>
            <w:vAlign w:val="bottom"/>
          </w:tcPr>
          <w:p w14:paraId="08ADDC14" w14:textId="0AC67E8B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E0AB7B" w14:textId="206682CA" w:rsidR="00F019AF" w:rsidRPr="009551BE" w:rsidRDefault="00FA114C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76,417,174</w:t>
            </w:r>
          </w:p>
        </w:tc>
        <w:tc>
          <w:tcPr>
            <w:tcW w:w="128" w:type="pct"/>
            <w:vAlign w:val="bottom"/>
          </w:tcPr>
          <w:p w14:paraId="161F5AB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7C777" w14:textId="712946DA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87,991,553</w:t>
            </w:r>
          </w:p>
        </w:tc>
        <w:tc>
          <w:tcPr>
            <w:tcW w:w="130" w:type="pct"/>
            <w:vAlign w:val="bottom"/>
          </w:tcPr>
          <w:p w14:paraId="15DC07C9" w14:textId="77777777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35E8C" w14:textId="6975037A" w:rsidR="00F019AF" w:rsidRPr="003D711F" w:rsidRDefault="00C05D53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9,941,267</w:t>
            </w:r>
          </w:p>
        </w:tc>
        <w:tc>
          <w:tcPr>
            <w:tcW w:w="146" w:type="pct"/>
            <w:vAlign w:val="bottom"/>
          </w:tcPr>
          <w:p w14:paraId="28EEE100" w14:textId="77777777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A830E" w14:textId="22A06D8D" w:rsidR="00F019AF" w:rsidRPr="003D711F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17,467,352</w:t>
            </w:r>
          </w:p>
        </w:tc>
      </w:tr>
    </w:tbl>
    <w:p w14:paraId="681183EF" w14:textId="79E652A5" w:rsidR="00502D56" w:rsidRDefault="00502D56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13FD86C5" w14:textId="77777777" w:rsidR="00502D56" w:rsidRDefault="00502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CB57BC7" w14:textId="776D1353" w:rsidR="00560760" w:rsidRPr="00C03663" w:rsidRDefault="00560760" w:rsidP="0056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C03663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lastRenderedPageBreak/>
        <w:t>เงินลงทุนในโรงไฟฟ้าพลังงานความร้อน</w:t>
      </w:r>
      <w:r w:rsidRPr="00C03663">
        <w:rPr>
          <w:rFonts w:ascii="Angsana New" w:hAnsi="Angsana New"/>
          <w:b/>
          <w:bCs/>
          <w:i/>
          <w:iCs/>
          <w:spacing w:val="-2"/>
          <w:sz w:val="30"/>
          <w:szCs w:val="30"/>
        </w:rPr>
        <w:t xml:space="preserve"> Paiton Energy </w:t>
      </w:r>
      <w:r w:rsidRPr="00C03663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ในสาธารณรัฐอินโดนีเซีย</w:t>
      </w:r>
    </w:p>
    <w:p w14:paraId="495A3CF0" w14:textId="77777777" w:rsidR="00560760" w:rsidRPr="00CA3DE4" w:rsidRDefault="00560760" w:rsidP="00560760">
      <w:pPr>
        <w:ind w:left="540" w:right="-27"/>
        <w:jc w:val="thaiDistribute"/>
        <w:rPr>
          <w:rFonts w:asciiTheme="majorBidi" w:hAnsiTheme="majorBidi" w:cstheme="majorBidi"/>
          <w:spacing w:val="2"/>
          <w:sz w:val="24"/>
          <w:szCs w:val="24"/>
          <w:cs/>
          <w:lang w:val="th-TH"/>
        </w:rPr>
      </w:pPr>
    </w:p>
    <w:p w14:paraId="25E08D25" w14:textId="33276001" w:rsidR="00560760" w:rsidRDefault="00560760" w:rsidP="0056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</w:rPr>
        <w:t>24</w:t>
      </w: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>
        <w:rPr>
          <w:rFonts w:ascii="Angsana New" w:hAnsi="Angsana New"/>
          <w:spacing w:val="-2"/>
          <w:sz w:val="30"/>
          <w:szCs w:val="30"/>
        </w:rPr>
        <w:t>2569</w:t>
      </w: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(“</w:t>
      </w:r>
      <w:r w:rsidRPr="00103866">
        <w:rPr>
          <w:rFonts w:ascii="Angsana New" w:hAnsi="Angsana New"/>
          <w:spacing w:val="-2"/>
          <w:sz w:val="30"/>
          <w:szCs w:val="30"/>
        </w:rPr>
        <w:t xml:space="preserve">RHIS”) </w:t>
      </w: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ซึ่งเป็นบริษัทย่อยทางอ้อมของบริษัท ได้จำหน่ายเงินลงทุนในบริษัท </w:t>
      </w:r>
      <w:r w:rsidRPr="00103866">
        <w:rPr>
          <w:rFonts w:ascii="Angsana New" w:hAnsi="Angsana New"/>
          <w:spacing w:val="-2"/>
          <w:sz w:val="30"/>
          <w:szCs w:val="30"/>
        </w:rPr>
        <w:t xml:space="preserve">PT Paiton Energy </w:t>
      </w:r>
      <w:r w:rsidRPr="00103866">
        <w:rPr>
          <w:rFonts w:ascii="Angsana New" w:hAnsi="Angsana New"/>
          <w:spacing w:val="-2"/>
          <w:sz w:val="30"/>
          <w:szCs w:val="30"/>
          <w:cs/>
        </w:rPr>
        <w:t xml:space="preserve">และบริษัท </w:t>
      </w:r>
      <w:proofErr w:type="spellStart"/>
      <w:r w:rsidRPr="00103866">
        <w:rPr>
          <w:rFonts w:ascii="Angsana New" w:hAnsi="Angsana New"/>
          <w:spacing w:val="-2"/>
          <w:sz w:val="30"/>
          <w:szCs w:val="30"/>
        </w:rPr>
        <w:t>Minejesa</w:t>
      </w:r>
      <w:proofErr w:type="spellEnd"/>
      <w:r w:rsidRPr="00103866">
        <w:rPr>
          <w:rFonts w:ascii="Angsana New" w:hAnsi="Angsana New"/>
          <w:spacing w:val="-2"/>
          <w:sz w:val="30"/>
          <w:szCs w:val="30"/>
        </w:rPr>
        <w:t xml:space="preserve"> Capital B.V. </w:t>
      </w:r>
      <w:r>
        <w:rPr>
          <w:rFonts w:ascii="Angsana New" w:hAnsi="Angsana New"/>
          <w:spacing w:val="-2"/>
          <w:sz w:val="30"/>
          <w:szCs w:val="30"/>
        </w:rPr>
        <w:br/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ในสัดส่วนร้อยละ </w:t>
      </w:r>
      <w:r>
        <w:rPr>
          <w:rFonts w:ascii="Angsana New" w:hAnsi="Angsana New"/>
          <w:spacing w:val="-2"/>
          <w:sz w:val="30"/>
          <w:szCs w:val="30"/>
        </w:rPr>
        <w:t xml:space="preserve">5 </w:t>
      </w:r>
      <w:r w:rsidRPr="00103866">
        <w:rPr>
          <w:rFonts w:ascii="Angsana New" w:hAnsi="Angsana New"/>
          <w:spacing w:val="-2"/>
          <w:sz w:val="30"/>
          <w:szCs w:val="30"/>
          <w:cs/>
        </w:rPr>
        <w:t>ทำให้สัดส่วนการถือหุ้นในการร่วมค้าลดลงจากเดิมร้อยละ</w:t>
      </w:r>
      <w:r w:rsidRPr="002078B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36.26</w:t>
      </w:r>
      <w:r w:rsidRPr="002078BF">
        <w:rPr>
          <w:rFonts w:ascii="Angsana New" w:hAnsi="Angsana New"/>
          <w:spacing w:val="-4"/>
          <w:sz w:val="30"/>
          <w:szCs w:val="30"/>
          <w:cs/>
        </w:rPr>
        <w:t xml:space="preserve"> เป็นร้อยละ </w:t>
      </w:r>
      <w:r>
        <w:rPr>
          <w:rFonts w:ascii="Angsana New" w:hAnsi="Angsana New"/>
          <w:spacing w:val="-4"/>
          <w:sz w:val="30"/>
          <w:szCs w:val="30"/>
        </w:rPr>
        <w:t>31.26</w:t>
      </w:r>
      <w:r w:rsidRPr="002078BF">
        <w:rPr>
          <w:rFonts w:ascii="Angsana New" w:hAnsi="Angsana New"/>
          <w:spacing w:val="-4"/>
          <w:sz w:val="30"/>
          <w:szCs w:val="30"/>
          <w:cs/>
        </w:rPr>
        <w:t xml:space="preserve"> และจำหน่าย</w:t>
      </w:r>
      <w:r>
        <w:rPr>
          <w:rFonts w:ascii="Angsana New" w:hAnsi="Angsana New"/>
          <w:spacing w:val="-4"/>
          <w:sz w:val="30"/>
          <w:szCs w:val="30"/>
        </w:rPr>
        <w:br/>
      </w:r>
      <w:r w:rsidRPr="002078BF">
        <w:rPr>
          <w:rFonts w:ascii="Angsana New" w:hAnsi="Angsana New"/>
          <w:spacing w:val="-4"/>
          <w:sz w:val="30"/>
          <w:szCs w:val="30"/>
          <w:cs/>
        </w:rPr>
        <w:t>เงินลงทุนใน</w:t>
      </w:r>
      <w:r w:rsidRPr="002078BF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r w:rsidRPr="002078BF">
        <w:rPr>
          <w:rFonts w:ascii="Angsana New" w:hAnsi="Angsana New"/>
          <w:spacing w:val="-2"/>
          <w:sz w:val="30"/>
          <w:szCs w:val="30"/>
        </w:rPr>
        <w:t xml:space="preserve">IPM Asia Pte. Ltd.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ในสัดส่วนร้อยละ </w:t>
      </w:r>
      <w:r>
        <w:rPr>
          <w:rFonts w:ascii="Angsana New" w:hAnsi="Angsana New"/>
          <w:spacing w:val="-2"/>
          <w:sz w:val="30"/>
          <w:szCs w:val="30"/>
        </w:rPr>
        <w:t>24.50</w:t>
      </w:r>
      <w:r w:rsidR="00304F23">
        <w:rPr>
          <w:rFonts w:ascii="Angsana New" w:hAnsi="Angsana New"/>
          <w:spacing w:val="-2"/>
          <w:sz w:val="30"/>
          <w:szCs w:val="30"/>
        </w:rPr>
        <w:t xml:space="preserve"> </w:t>
      </w:r>
      <w:r w:rsidRPr="002078BF">
        <w:rPr>
          <w:rFonts w:ascii="Angsana New" w:hAnsi="Angsana New"/>
          <w:spacing w:val="-2"/>
          <w:sz w:val="30"/>
          <w:szCs w:val="30"/>
          <w:cs/>
        </w:rPr>
        <w:t xml:space="preserve">ทำให้สัดส่วนการถือหุ้นในการร่วมค้าลดลงจากเดิมร้อยละ </w:t>
      </w:r>
      <w:r>
        <w:rPr>
          <w:rFonts w:ascii="Angsana New" w:hAnsi="Angsana New"/>
          <w:spacing w:val="-2"/>
          <w:sz w:val="30"/>
          <w:szCs w:val="30"/>
        </w:rPr>
        <w:t>65</w:t>
      </w:r>
      <w:r w:rsidRPr="002078BF">
        <w:rPr>
          <w:rFonts w:ascii="Angsana New" w:hAnsi="Angsana New"/>
          <w:spacing w:val="-2"/>
          <w:sz w:val="30"/>
          <w:szCs w:val="30"/>
          <w:cs/>
        </w:rPr>
        <w:t xml:space="preserve"> เป็นร้อยละ </w:t>
      </w:r>
      <w:r>
        <w:rPr>
          <w:rFonts w:ascii="Angsana New" w:hAnsi="Angsana New"/>
          <w:spacing w:val="-2"/>
          <w:sz w:val="30"/>
          <w:szCs w:val="30"/>
        </w:rPr>
        <w:t xml:space="preserve">40.50 </w:t>
      </w:r>
      <w:r w:rsidR="004804A5">
        <w:rPr>
          <w:rFonts w:ascii="Angsana New" w:hAnsi="Angsana New" w:hint="cs"/>
          <w:spacing w:val="-2"/>
          <w:sz w:val="30"/>
          <w:szCs w:val="30"/>
          <w:cs/>
        </w:rPr>
        <w:t>โดยมูลค่าที่ได้รับจากการจำหน่ายเงินลงทุน</w:t>
      </w:r>
      <w:r w:rsidR="000204E2">
        <w:rPr>
          <w:rFonts w:ascii="Angsana New" w:hAnsi="Angsana New" w:hint="cs"/>
          <w:spacing w:val="-2"/>
          <w:sz w:val="30"/>
          <w:szCs w:val="30"/>
          <w:cs/>
        </w:rPr>
        <w:t>ทั้งหมด</w:t>
      </w:r>
      <w:r w:rsidR="00AC008C">
        <w:rPr>
          <w:rFonts w:ascii="Angsana New" w:hAnsi="Angsana New"/>
          <w:spacing w:val="-2"/>
          <w:sz w:val="30"/>
          <w:szCs w:val="30"/>
        </w:rPr>
        <w:t xml:space="preserve"> </w:t>
      </w:r>
      <w:r w:rsidR="00404352">
        <w:rPr>
          <w:rFonts w:ascii="Angsana New" w:hAnsi="Angsana New" w:hint="cs"/>
          <w:spacing w:val="-2"/>
          <w:sz w:val="30"/>
          <w:szCs w:val="30"/>
          <w:cs/>
        </w:rPr>
        <w:t>รวมเป็นเงิน</w:t>
      </w:r>
      <w:r w:rsidR="005E4ED2">
        <w:rPr>
          <w:rFonts w:ascii="Angsana New" w:hAnsi="Angsana New" w:hint="cs"/>
          <w:spacing w:val="-2"/>
          <w:sz w:val="30"/>
          <w:szCs w:val="30"/>
          <w:cs/>
        </w:rPr>
        <w:t>ทั้งสิ้น</w:t>
      </w:r>
      <w:r w:rsidR="0040435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4352">
        <w:rPr>
          <w:rFonts w:ascii="Angsana New" w:hAnsi="Angsana New"/>
          <w:spacing w:val="-2"/>
          <w:sz w:val="30"/>
          <w:szCs w:val="30"/>
        </w:rPr>
        <w:t xml:space="preserve">85.13 </w:t>
      </w:r>
      <w:r w:rsidR="004804A5">
        <w:rPr>
          <w:rFonts w:ascii="Angsana New" w:hAnsi="Angsana New"/>
          <w:spacing w:val="-2"/>
          <w:sz w:val="30"/>
          <w:szCs w:val="30"/>
          <w:cs/>
        </w:rPr>
        <w:br/>
      </w:r>
      <w:r w:rsidR="00404352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ล้านเหรียญสหรัฐอเมริกา</w:t>
      </w:r>
      <w:r w:rsidR="00404352">
        <w:rPr>
          <w:rFonts w:ascii="Angsana New" w:hAnsi="Angsana New"/>
          <w:spacing w:val="-2"/>
          <w:sz w:val="30"/>
          <w:szCs w:val="30"/>
        </w:rPr>
        <w:t xml:space="preserve"> </w:t>
      </w:r>
      <w:r w:rsidR="00E5151D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05458F">
        <w:rPr>
          <w:rFonts w:ascii="Angsana New" w:hAnsi="Angsana New" w:hint="cs"/>
          <w:sz w:val="30"/>
          <w:szCs w:val="30"/>
          <w:cs/>
        </w:rPr>
        <w:t>การลดสัดส่ว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05458F">
        <w:rPr>
          <w:rFonts w:ascii="Angsana New" w:hAnsi="Angsana New" w:hint="cs"/>
          <w:sz w:val="30"/>
          <w:szCs w:val="30"/>
          <w:cs/>
        </w:rPr>
        <w:t>การถือหุ้นดังกล่าวสอดคล้องกับแผนการลงทุนและการบริหารสินทรัพย์ของกลุ่มบริษัท</w:t>
      </w:r>
    </w:p>
    <w:p w14:paraId="3BF4783C" w14:textId="77777777" w:rsidR="00560760" w:rsidRPr="00CA3DE4" w:rsidRDefault="00560760" w:rsidP="00560760">
      <w:pPr>
        <w:ind w:left="540" w:right="-27"/>
        <w:jc w:val="thaiDistribute"/>
        <w:rPr>
          <w:rFonts w:asciiTheme="majorBidi" w:hAnsiTheme="majorBidi" w:cstheme="majorBidi"/>
          <w:spacing w:val="2"/>
          <w:sz w:val="24"/>
          <w:szCs w:val="24"/>
          <w:lang w:val="th-TH"/>
        </w:rPr>
      </w:pPr>
    </w:p>
    <w:p w14:paraId="58A97DC3" w14:textId="69C27696" w:rsidR="00297D76" w:rsidRPr="0050233B" w:rsidRDefault="00297D76" w:rsidP="00C3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794A8C16" w14:textId="77777777" w:rsidR="00297D76" w:rsidRPr="00CA3DE4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2"/>
          <w:sz w:val="24"/>
          <w:szCs w:val="24"/>
          <w:lang w:val="th-TH"/>
        </w:rPr>
      </w:pPr>
    </w:p>
    <w:p w14:paraId="3BED1790" w14:textId="77777777" w:rsidR="00297D76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เมื่อวันที่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กรกฎาคม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D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</w:t>
      </w:r>
      <w:r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Committee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เพื่อตรวจสอบหาสาเหตุของเหตุการณ์ข้างต้น เมื่อปี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 Committee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Force Majeure)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ซึ่งปัจจุบันได้มีการทยอยชำระค่าชดเชยบางส่วน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ธันวาคม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2562</w:t>
      </w:r>
    </w:p>
    <w:p w14:paraId="6B58AE09" w14:textId="39EC2F1B" w:rsidR="0053524E" w:rsidRDefault="00535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  <w:r>
        <w:rPr>
          <w:rFonts w:asciiTheme="majorBidi" w:hAnsiTheme="majorBidi" w:cstheme="majorBidi"/>
          <w:spacing w:val="-4"/>
          <w:sz w:val="24"/>
          <w:szCs w:val="24"/>
        </w:rPr>
        <w:br w:type="page"/>
      </w:r>
    </w:p>
    <w:p w14:paraId="1E5DD522" w14:textId="315E5221" w:rsidR="00560760" w:rsidRDefault="00560760" w:rsidP="0047579F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3AD85481" w14:textId="77777777" w:rsidR="00560760" w:rsidRPr="00560760" w:rsidRDefault="00560760" w:rsidP="00560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lang w:val="th-TH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560760" w:rsidRPr="00C26995" w14:paraId="3E4AB405" w14:textId="77777777" w:rsidTr="00EF1EB0">
        <w:tc>
          <w:tcPr>
            <w:tcW w:w="4932" w:type="dxa"/>
            <w:vAlign w:val="bottom"/>
          </w:tcPr>
          <w:p w14:paraId="6085CC94" w14:textId="307B7EB3" w:rsidR="00560760" w:rsidRPr="005239D7" w:rsidRDefault="005239D7" w:rsidP="00EF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523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080631B2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70AD2AAA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26995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560760" w:rsidRPr="00C26995" w14:paraId="7A79B58B" w14:textId="77777777" w:rsidTr="00EF1EB0">
        <w:tc>
          <w:tcPr>
            <w:tcW w:w="4932" w:type="dxa"/>
            <w:vAlign w:val="bottom"/>
          </w:tcPr>
          <w:p w14:paraId="52E8EBD2" w14:textId="214C89FA" w:rsidR="00560760" w:rsidRPr="005239D7" w:rsidRDefault="00502D56" w:rsidP="00EF1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5239D7" w:rsidRPr="00523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23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5239D7" w:rsidRPr="00523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5239D7" w:rsidRPr="00523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23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239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5239D7" w:rsidRPr="005239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CABC67B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4EA4BCD" w14:textId="51A561B9" w:rsidR="00560760" w:rsidRPr="00C26995" w:rsidRDefault="00560760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239D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B6ADF9F" w14:textId="77777777" w:rsidR="00560760" w:rsidRPr="00C26995" w:rsidRDefault="00560760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11C32F" w14:textId="0FBB3D8E" w:rsidR="00560760" w:rsidRPr="00C26995" w:rsidRDefault="00560760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23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239D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60760" w:rsidRPr="00C26995" w14:paraId="3570C644" w14:textId="77777777" w:rsidTr="00EF1EB0">
        <w:tc>
          <w:tcPr>
            <w:tcW w:w="4932" w:type="dxa"/>
            <w:vAlign w:val="bottom"/>
          </w:tcPr>
          <w:p w14:paraId="2A367CAD" w14:textId="77777777" w:rsidR="00560760" w:rsidRPr="00C26995" w:rsidRDefault="00560760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59B0F9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6E6F5CF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0760" w:rsidRPr="00C26995" w14:paraId="1330D418" w14:textId="77777777" w:rsidTr="00EF1EB0">
        <w:tc>
          <w:tcPr>
            <w:tcW w:w="4932" w:type="dxa"/>
            <w:vAlign w:val="bottom"/>
          </w:tcPr>
          <w:p w14:paraId="4272DDCB" w14:textId="77777777" w:rsidR="00560760" w:rsidRPr="00C26995" w:rsidRDefault="00560760" w:rsidP="004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77235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269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4BB38C56" w14:textId="77777777" w:rsidR="00560760" w:rsidRPr="00C26995" w:rsidRDefault="00560760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21BA60B" w14:textId="2D17FE84" w:rsidR="00560760" w:rsidRPr="00C26995" w:rsidRDefault="00560760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23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74B9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74B92">
              <w:rPr>
                <w:rFonts w:ascii="Angsana New" w:hAnsi="Angsana New"/>
                <w:sz w:val="30"/>
                <w:szCs w:val="30"/>
                <w:lang w:val="en-US" w:bidi="th-TH"/>
              </w:rPr>
              <w:t>015</w:t>
            </w:r>
            <w:r w:rsidRPr="00C269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74B92">
              <w:rPr>
                <w:rFonts w:ascii="Angsana New" w:hAnsi="Angsana New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270" w:type="dxa"/>
            <w:vAlign w:val="bottom"/>
          </w:tcPr>
          <w:p w14:paraId="39BDD5EE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C4CE72" w14:textId="1DFE60C0" w:rsidR="00560760" w:rsidRPr="00C26995" w:rsidRDefault="005239D7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239D7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874B92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5239D7">
              <w:rPr>
                <w:rFonts w:ascii="Angsana New" w:hAnsi="Angsana New"/>
                <w:sz w:val="30"/>
                <w:szCs w:val="30"/>
                <w:lang w:val="en-US" w:bidi="th-TH"/>
              </w:rPr>
              <w:t>,412,98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60760" w:rsidRPr="00C26995" w14:paraId="24AF9A20" w14:textId="77777777" w:rsidTr="00EF1EB0">
        <w:tc>
          <w:tcPr>
            <w:tcW w:w="4932" w:type="dxa"/>
            <w:vAlign w:val="bottom"/>
          </w:tcPr>
          <w:p w14:paraId="534546AE" w14:textId="2DC388AC" w:rsidR="00560760" w:rsidRPr="00C26995" w:rsidRDefault="00560760" w:rsidP="0047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 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170" w:type="dxa"/>
            <w:vAlign w:val="bottom"/>
          </w:tcPr>
          <w:p w14:paraId="23B55043" w14:textId="77777777" w:rsidR="00560760" w:rsidRPr="00C26995" w:rsidRDefault="00560760" w:rsidP="004C2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D4E604" w14:textId="31DE5537" w:rsidR="00560760" w:rsidRPr="00C26995" w:rsidRDefault="00874B92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53,831</w:t>
            </w:r>
          </w:p>
        </w:tc>
        <w:tc>
          <w:tcPr>
            <w:tcW w:w="270" w:type="dxa"/>
            <w:vAlign w:val="bottom"/>
          </w:tcPr>
          <w:p w14:paraId="6B8912D3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4A40DBC" w14:textId="01D41BEE" w:rsidR="00560760" w:rsidRPr="00874B92" w:rsidRDefault="00AA4BEC" w:rsidP="00AA4BE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60760" w:rsidRPr="00C26995" w14:paraId="3EB9A691" w14:textId="77777777" w:rsidTr="00EF1EB0">
        <w:trPr>
          <w:trHeight w:val="433"/>
        </w:trPr>
        <w:tc>
          <w:tcPr>
            <w:tcW w:w="4932" w:type="dxa"/>
            <w:vAlign w:val="bottom"/>
          </w:tcPr>
          <w:p w14:paraId="7FB87345" w14:textId="1E621595" w:rsidR="00560760" w:rsidRPr="00C26995" w:rsidRDefault="00560760" w:rsidP="0047579F">
            <w:pPr>
              <w:spacing w:line="240" w:lineRule="auto"/>
              <w:ind w:hanging="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7235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5239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622B205D" w14:textId="77777777" w:rsidR="00560760" w:rsidRPr="00C26995" w:rsidRDefault="00560760" w:rsidP="004C2BCB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58B32" w14:textId="59DEF95C" w:rsidR="00560760" w:rsidRPr="00C26995" w:rsidRDefault="00874B92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82,069,090</w:t>
            </w:r>
          </w:p>
        </w:tc>
        <w:tc>
          <w:tcPr>
            <w:tcW w:w="270" w:type="dxa"/>
            <w:vAlign w:val="bottom"/>
          </w:tcPr>
          <w:p w14:paraId="3D39B6DC" w14:textId="77777777" w:rsidR="00560760" w:rsidRPr="00C26995" w:rsidRDefault="00560760" w:rsidP="004C2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8EA83" w14:textId="74834954" w:rsidR="00560760" w:rsidRPr="00C26995" w:rsidRDefault="00AA4BEC" w:rsidP="004C2BC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87,412,984</w:t>
            </w:r>
          </w:p>
        </w:tc>
      </w:tr>
    </w:tbl>
    <w:p w14:paraId="01D6FE4E" w14:textId="77777777" w:rsidR="0053524E" w:rsidRPr="0053524E" w:rsidRDefault="0053524E" w:rsidP="00CA3DE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Cs w:val="22"/>
          <w:lang w:val="en-US" w:bidi="th-TH"/>
        </w:rPr>
      </w:pPr>
    </w:p>
    <w:p w14:paraId="61498625" w14:textId="77777777" w:rsidR="00CA3DE4" w:rsidRPr="004F446D" w:rsidRDefault="00CA3DE4" w:rsidP="00CA3DE4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4F446D">
        <w:rPr>
          <w:rFonts w:asciiTheme="majorBidi" w:hAnsiTheme="majorBidi" w:hint="cs"/>
          <w:b/>
          <w:bCs/>
          <w:i/>
          <w:iCs/>
          <w:sz w:val="30"/>
          <w:szCs w:val="30"/>
          <w:cs/>
          <w:lang w:val="en-US" w:bidi="th-TH"/>
        </w:rPr>
        <w:t>เงินลงทุนในบริษัท หินกองเพาเวอร์ จำกัด</w:t>
      </w:r>
    </w:p>
    <w:p w14:paraId="5CAC3406" w14:textId="77777777" w:rsidR="00CA3DE4" w:rsidRPr="00F10C4D" w:rsidRDefault="00CA3DE4" w:rsidP="00CA3DE4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Cs w:val="22"/>
          <w:lang w:val="en-US" w:bidi="th-TH"/>
        </w:rPr>
      </w:pPr>
    </w:p>
    <w:p w14:paraId="5554AA50" w14:textId="77777777" w:rsidR="00CA3DE4" w:rsidRPr="00C26995" w:rsidRDefault="00CA3DE4" w:rsidP="00CA3DE4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</w:t>
      </w:r>
      <w:r w:rsidRPr="00A77235">
        <w:rPr>
          <w:rFonts w:ascii="Angsana New" w:hAnsi="Angsana New" w:hint="cs"/>
          <w:spacing w:val="-4"/>
          <w:sz w:val="30"/>
          <w:szCs w:val="30"/>
          <w:lang w:val="en-US" w:bidi="th-TH"/>
        </w:rPr>
        <w:t>1</w:t>
      </w:r>
      <w:r w:rsidRPr="00C26995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ตุลาคม </w:t>
      </w:r>
      <w:r w:rsidRPr="00A77235">
        <w:rPr>
          <w:rFonts w:ascii="Angsana New" w:hAnsi="Angsana New"/>
          <w:spacing w:val="-4"/>
          <w:sz w:val="30"/>
          <w:szCs w:val="30"/>
          <w:lang w:val="en-US" w:bidi="th-TH"/>
        </w:rPr>
        <w:t>2568</w:t>
      </w:r>
      <w:r w:rsidRPr="00C26995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บริษัทและบริษัท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 w:bidi="th-TH"/>
        </w:rPr>
        <w:t>คู่สัญญา</w:t>
      </w:r>
      <w:r w:rsidRPr="00C26995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ได้มีการแก้ไขสัญญาผู้ถือหุ้น สำหรับหุ้นในบริษัท หินกองเพาเวอร์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 xml:space="preserve"> จำกัด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C26995">
        <w:rPr>
          <w:rFonts w:ascii="Angsana New" w:hAnsi="Angsana New"/>
          <w:sz w:val="30"/>
          <w:szCs w:val="30"/>
          <w:lang w:val="en-US" w:bidi="th-TH"/>
        </w:rPr>
        <w:t>“HKP”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) ส่งผลให้บริษัทมีอำนาจควบคุมใน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 HKP 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 xml:space="preserve">ดังนั้น </w:t>
      </w:r>
      <w:r w:rsidRPr="00C26995">
        <w:rPr>
          <w:rFonts w:ascii="Angsana New" w:hAnsi="Angsana New"/>
          <w:sz w:val="30"/>
          <w:szCs w:val="30"/>
          <w:lang w:val="en-US" w:bidi="th-TH"/>
        </w:rPr>
        <w:t xml:space="preserve">HKP 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จึงเปลี่ยนสถานะจากการร่วมค้า เป็น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เงินลงทุนใน</w:t>
      </w:r>
      <w:r w:rsidRPr="00C26995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</w:p>
    <w:p w14:paraId="2C169AA0" w14:textId="77777777" w:rsidR="00CA3DE4" w:rsidRPr="00F10C4D" w:rsidRDefault="00CA3DE4" w:rsidP="00CA3DE4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Cs w:val="22"/>
          <w:lang w:val="en-US" w:bidi="th-TH"/>
        </w:rPr>
      </w:pPr>
    </w:p>
    <w:p w14:paraId="44ADEA6F" w14:textId="091EA358" w:rsidR="00CA3DE4" w:rsidRPr="00C26995" w:rsidRDefault="004F446D" w:rsidP="00CA3DE4">
      <w:pPr>
        <w:pStyle w:val="block"/>
        <w:spacing w:after="0" w:line="240" w:lineRule="atLeast"/>
        <w:ind w:left="540" w:right="-36"/>
        <w:jc w:val="thaiDistribute"/>
        <w:rPr>
          <w:rFonts w:ascii="Angsana New" w:hAnsi="Angsana New"/>
          <w:sz w:val="30"/>
          <w:szCs w:val="30"/>
          <w:lang w:val="th-TH" w:bidi="th-TH"/>
        </w:rPr>
      </w:pP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>
        <w:rPr>
          <w:rFonts w:ascii="Angsana New" w:hAnsi="Angsana New"/>
          <w:sz w:val="30"/>
          <w:szCs w:val="30"/>
          <w:lang w:val="en-US" w:bidi="th-TH"/>
        </w:rPr>
        <w:t xml:space="preserve">2569 </w:t>
      </w:r>
      <w:r w:rsidR="00CA3DE4" w:rsidRPr="00C26995">
        <w:rPr>
          <w:rFonts w:ascii="Angsana New" w:hAnsi="Angsana New"/>
          <w:sz w:val="30"/>
          <w:szCs w:val="30"/>
          <w:cs/>
          <w:lang w:val="th-TH" w:bidi="th-TH"/>
        </w:rPr>
        <w:t>กลุ่มบริษัทอยู่ระหว่างการประเมินมูลค่ายุติธรรมของ</w:t>
      </w:r>
      <w:r w:rsidR="00CA3DE4">
        <w:rPr>
          <w:rFonts w:ascii="Angsana New" w:hAnsi="Angsana New" w:hint="cs"/>
          <w:sz w:val="30"/>
          <w:szCs w:val="30"/>
          <w:cs/>
          <w:lang w:val="th-TH" w:bidi="th-TH"/>
        </w:rPr>
        <w:t>รายการดังกล่าว</w:t>
      </w:r>
      <w:r w:rsidR="00CA3DE4" w:rsidRPr="00C26995">
        <w:rPr>
          <w:rFonts w:ascii="Angsana New" w:hAnsi="Angsana New"/>
          <w:sz w:val="30"/>
          <w:szCs w:val="30"/>
          <w:cs/>
          <w:lang w:val="th-TH" w:bidi="th-TH"/>
        </w:rPr>
        <w:t xml:space="preserve"> มูลค่ายุติธรรมของสินทรัพย์และหนี้สินที่รับมาเป็นมูลค่าประมาณการ </w:t>
      </w:r>
      <w:r w:rsidR="00CA3DE4" w:rsidRPr="00C26995">
        <w:rPr>
          <w:rFonts w:ascii="Angsana New" w:hAnsi="Angsana New" w:hint="cs"/>
          <w:sz w:val="30"/>
          <w:szCs w:val="30"/>
          <w:cs/>
          <w:lang w:val="th-TH" w:bidi="th-TH"/>
        </w:rPr>
        <w:t>ทั้งนี้ หากผลการประเมินมูลค่ายุติธรรมเสร็จสมบูรณ์แล้ว อาจมีการปรับปรุงมูลค่ายุติธรรมที่ได้มาต่อไป</w:t>
      </w:r>
    </w:p>
    <w:p w14:paraId="49FFD895" w14:textId="77777777" w:rsidR="00CA3DE4" w:rsidRPr="00CA3DE4" w:rsidRDefault="00CA3DE4" w:rsidP="00523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3A997787" w14:textId="416CE312" w:rsidR="00560760" w:rsidRDefault="005239D7" w:rsidP="00523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9516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การซื้อหุ้นในบริษัทชูบุ</w:t>
      </w:r>
      <w:r w:rsidRPr="00F95169">
        <w:rPr>
          <w:rFonts w:ascii="Angsana New" w:hAnsi="Angsana New"/>
          <w:b/>
          <w:bCs/>
          <w:i/>
          <w:iCs/>
          <w:sz w:val="30"/>
          <w:szCs w:val="30"/>
          <w:cs/>
        </w:rPr>
        <w:t>ราชบุรี อิเลคทริคเซอร์วิส จำกัด (“</w:t>
      </w:r>
      <w:r w:rsidRPr="00F95169">
        <w:rPr>
          <w:rFonts w:ascii="Angsana New" w:hAnsi="Angsana New"/>
          <w:b/>
          <w:bCs/>
          <w:i/>
          <w:iCs/>
          <w:sz w:val="30"/>
          <w:szCs w:val="30"/>
        </w:rPr>
        <w:t>CRESCO”)</w:t>
      </w:r>
    </w:p>
    <w:p w14:paraId="31A9425B" w14:textId="77777777" w:rsidR="00C03663" w:rsidRPr="00F9247A" w:rsidRDefault="00C03663" w:rsidP="003C166B">
      <w:pPr>
        <w:pStyle w:val="block"/>
        <w:spacing w:after="0" w:line="240" w:lineRule="atLeast"/>
        <w:ind w:left="0" w:right="82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709CCDFF" w14:textId="7DF30D03" w:rsidR="00903845" w:rsidRPr="00F95169" w:rsidRDefault="00C03663" w:rsidP="00F9516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เมื่อวันที่ </w:t>
      </w:r>
      <w:r w:rsidR="006B5A27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</w:t>
      </w:r>
      <w:r w:rsidR="006B5A2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ีนาคม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A77235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B5A27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</w:t>
      </w:r>
      <w:r w:rsidR="006B5A2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ได้ลงนามในสัญญาซื้อขายหุ้น</w:t>
      </w:r>
      <w:r w:rsidR="00903845" w:rsidRPr="00903845">
        <w:rPr>
          <w:rFonts w:asciiTheme="majorBidi" w:hAnsiTheme="majorBidi"/>
          <w:sz w:val="30"/>
          <w:szCs w:val="30"/>
          <w:cs/>
          <w:lang w:val="en-US" w:bidi="th-TH"/>
        </w:rPr>
        <w:t>บริษัท ชูบุราชบุรี อีเลคทริคเซอร์วิส จำกัด</w:t>
      </w:r>
      <w:r w:rsidR="00903845">
        <w:rPr>
          <w:rFonts w:asciiTheme="majorBidi" w:hAnsiTheme="majorBidi" w:cstheme="majorBidi"/>
          <w:sz w:val="30"/>
          <w:szCs w:val="30"/>
          <w:lang w:val="en-US" w:bidi="th-TH"/>
        </w:rPr>
        <w:t xml:space="preserve"> (“CRESCO”)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C204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เพื่อเข้าซื้อหุ้น</w:t>
      </w:r>
      <w:r w:rsidR="00903845"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จากผู้ถือหุ้นเดิมจำนวน </w:t>
      </w:r>
      <w:r w:rsidR="00F9516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200,000</w:t>
      </w:r>
      <w:r w:rsidR="00903845"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903845"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หุ้น หรือร้อยละ </w:t>
      </w:r>
      <w:r w:rsidR="00F9516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50</w:t>
      </w:r>
      <w:r w:rsidR="00903845"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903845"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โดยได้ชำระค่าหุ้นเป็นจำนวนเงิน</w:t>
      </w:r>
      <w:r w:rsidR="00F95169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903845" w:rsidRPr="00A7723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43</w:t>
      </w:r>
      <w:r w:rsidR="00F95169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.83</w:t>
      </w:r>
      <w:r w:rsidR="00903845" w:rsidRPr="00C2699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903845" w:rsidRPr="00C26995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ล้านบาท การเข้าซื้อ</w:t>
      </w:r>
      <w:r w:rsidR="00903845" w:rsidRPr="005F102A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หุ้นเพิ่มเติมดังกล่าวส่งผลให้บริษัทมีสัดส่วนการถือหุ้น</w:t>
      </w:r>
      <w:r w:rsidR="00F95169"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เพิ่มขึ้นเป็นร้อยละ </w:t>
      </w:r>
      <w:r w:rsidR="00F95169" w:rsidRPr="00A77235">
        <w:rPr>
          <w:rFonts w:asciiTheme="majorBidi" w:hAnsiTheme="majorBidi" w:cstheme="majorBidi"/>
          <w:sz w:val="30"/>
          <w:szCs w:val="30"/>
          <w:lang w:val="en-US" w:bidi="th-TH"/>
        </w:rPr>
        <w:t>100</w:t>
      </w:r>
      <w:r w:rsidR="00F95169"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ดังนั้น</w:t>
      </w:r>
      <w:r w:rsidR="00F9516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F95169">
        <w:rPr>
          <w:rFonts w:asciiTheme="majorBidi" w:hAnsiTheme="majorBidi" w:cstheme="majorBidi"/>
          <w:sz w:val="30"/>
          <w:szCs w:val="30"/>
          <w:lang w:val="en-US" w:bidi="th-TH"/>
        </w:rPr>
        <w:t>CRESCO</w:t>
      </w:r>
      <w:r w:rsidR="00F95169"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95169"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>จึงเปลี่ยนสถานะจากการร่วมค้าทาง</w:t>
      </w:r>
      <w:r w:rsidR="00F9516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ตรง</w:t>
      </w:r>
      <w:r w:rsidR="00F95169"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เป็นบริษัทย่อยของบริษัท</w:t>
      </w:r>
    </w:p>
    <w:p w14:paraId="13F1E5F0" w14:textId="2D0F5310" w:rsidR="00BF52F1" w:rsidRDefault="00BF5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20ED85E" w14:textId="4A4EA4AD" w:rsidR="00C03663" w:rsidRPr="00C26995" w:rsidRDefault="00C03663" w:rsidP="00C03663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26995"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 xml:space="preserve">กลุ่มบริษัทรับรู้มูลค่าส่วนได้เสียที่ถืออยู่ใน </w:t>
      </w:r>
      <w:r w:rsidR="00263342">
        <w:rPr>
          <w:rFonts w:asciiTheme="majorBidi" w:hAnsiTheme="majorBidi" w:cstheme="majorBidi"/>
          <w:sz w:val="30"/>
          <w:szCs w:val="30"/>
          <w:lang w:val="en-US" w:bidi="th-TH"/>
        </w:rPr>
        <w:t>CRESCO</w:t>
      </w:r>
      <w:r w:rsidRPr="00C2699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ที่มีอยู่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/>
        </w:rPr>
        <w:t>ก่อน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/>
        </w:rPr>
        <w:t>โดยใช้มูลค่ายุติธรรม ณ วัน</w:t>
      </w:r>
      <w:r w:rsidRPr="00C26995">
        <w:rPr>
          <w:rFonts w:asciiTheme="majorBidi" w:hAnsiTheme="majorBidi" w:cstheme="majorBidi"/>
          <w:sz w:val="30"/>
          <w:szCs w:val="30"/>
          <w:cs/>
          <w:lang w:val="en-US" w:bidi="th-TH"/>
        </w:rPr>
        <w:t>เปลี่ยนประเภทเงินลงทุน</w:t>
      </w:r>
      <w:r w:rsidRPr="00C26995">
        <w:rPr>
          <w:rFonts w:asciiTheme="majorBidi" w:hAnsiTheme="majorBidi" w:cstheme="majorBidi" w:hint="cs"/>
          <w:sz w:val="30"/>
          <w:szCs w:val="30"/>
          <w:cs/>
          <w:lang w:val="en-US"/>
        </w:rPr>
        <w:t>และรับรู้ผลต่างที่เกิดขึ้นดังกล่าวในงบกำไรขาดทุน ดังนี้</w:t>
      </w:r>
    </w:p>
    <w:p w14:paraId="4E8F601F" w14:textId="77777777" w:rsidR="00C03663" w:rsidRPr="00F9247A" w:rsidRDefault="00C03663" w:rsidP="00C03663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54"/>
        <w:gridCol w:w="1559"/>
      </w:tblGrid>
      <w:tr w:rsidR="00C03663" w:rsidRPr="00C26995" w14:paraId="1F720641" w14:textId="77777777" w:rsidTr="00F9247A">
        <w:tc>
          <w:tcPr>
            <w:tcW w:w="7654" w:type="dxa"/>
          </w:tcPr>
          <w:p w14:paraId="6D675429" w14:textId="77777777" w:rsidR="00C03663" w:rsidRPr="00C26995" w:rsidRDefault="00C03663" w:rsidP="008F40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0148D00" w14:textId="77777777" w:rsidR="00C03663" w:rsidRPr="00C26995" w:rsidRDefault="00C03663" w:rsidP="008F40EA">
            <w:pPr>
              <w:tabs>
                <w:tab w:val="decimal" w:pos="107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03663" w:rsidRPr="00C26995" w14:paraId="033FEFD0" w14:textId="77777777" w:rsidTr="00F9247A">
        <w:tc>
          <w:tcPr>
            <w:tcW w:w="7654" w:type="dxa"/>
          </w:tcPr>
          <w:p w14:paraId="7466A980" w14:textId="7DCFB3F5" w:rsidR="00C03663" w:rsidRPr="00263342" w:rsidRDefault="00C03663" w:rsidP="008F40EA">
            <w:pPr>
              <w:ind w:left="156" w:hanging="171"/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 w:rsidR="00263342">
              <w:rPr>
                <w:rFonts w:asciiTheme="majorBidi" w:hAnsiTheme="majorBidi" w:cstheme="majorBidi"/>
                <w:sz w:val="30"/>
                <w:szCs w:val="30"/>
              </w:rPr>
              <w:t>CRESCO</w:t>
            </w:r>
          </w:p>
        </w:tc>
        <w:tc>
          <w:tcPr>
            <w:tcW w:w="1559" w:type="dxa"/>
          </w:tcPr>
          <w:p w14:paraId="2181950E" w14:textId="387E98D6" w:rsidR="00C03663" w:rsidRPr="00E33707" w:rsidRDefault="00263342" w:rsidP="008F40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121.64</w:t>
            </w:r>
          </w:p>
        </w:tc>
      </w:tr>
      <w:tr w:rsidR="00C03663" w:rsidRPr="00C26995" w14:paraId="48A6DC80" w14:textId="77777777" w:rsidTr="00F9247A">
        <w:trPr>
          <w:trHeight w:val="371"/>
        </w:trPr>
        <w:tc>
          <w:tcPr>
            <w:tcW w:w="7654" w:type="dxa"/>
          </w:tcPr>
          <w:p w14:paraId="46DFBB1B" w14:textId="097A69BA" w:rsidR="00C03663" w:rsidRPr="00C26995" w:rsidRDefault="00C03663" w:rsidP="008F40EA">
            <w:pPr>
              <w:tabs>
                <w:tab w:val="clear" w:pos="227"/>
              </w:tabs>
              <w:ind w:left="75" w:hanging="80"/>
              <w:rPr>
                <w:rFonts w:ascii="Angsana New" w:hAnsi="Angsana New"/>
                <w:sz w:val="30"/>
                <w:szCs w:val="30"/>
              </w:rPr>
            </w:pPr>
            <w:r w:rsidRPr="00C269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2699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มูลค่าตามบัญชีของเงินลงทุนตามวิธีส่วนได้เสียใน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63342">
              <w:rPr>
                <w:rFonts w:asciiTheme="majorBidi" w:hAnsiTheme="majorBidi" w:cstheme="majorBidi"/>
                <w:sz w:val="30"/>
                <w:szCs w:val="30"/>
              </w:rPr>
              <w:t>CRESCO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26995">
              <w:rPr>
                <w:rFonts w:ascii="Angsana New" w:hAnsi="Angsana New"/>
                <w:sz w:val="30"/>
                <w:szCs w:val="30"/>
                <w:cs/>
              </w:rPr>
              <w:t>ที่มีอยู่ก่อน</w:t>
            </w:r>
            <w:r w:rsidRPr="00C269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1019CBA9" w14:textId="1E8435AE" w:rsidR="00C03663" w:rsidRPr="00E33707" w:rsidRDefault="00263342" w:rsidP="008F40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(50.07)</w:t>
            </w:r>
          </w:p>
        </w:tc>
      </w:tr>
      <w:tr w:rsidR="00C03663" w:rsidRPr="00C26995" w14:paraId="7AD8EE30" w14:textId="77777777" w:rsidTr="00F9247A">
        <w:tc>
          <w:tcPr>
            <w:tcW w:w="7654" w:type="dxa"/>
          </w:tcPr>
          <w:p w14:paraId="4465E6A1" w14:textId="77777777" w:rsidR="00C03663" w:rsidRPr="00C26995" w:rsidRDefault="00C03663" w:rsidP="008F40EA">
            <w:pPr>
              <w:ind w:left="156" w:hanging="15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69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 xml:space="preserve">หัก </w:t>
            </w:r>
            <w:r w:rsidRPr="00C2699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ส่วนได้เสียที่เคยรับรู้ในงบกำไรขาดทุนเบ็ดเสร็จอื่น</w:t>
            </w:r>
            <w:r w:rsidRPr="00C2699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4D76F2" w14:textId="5ED6613E" w:rsidR="00C03663" w:rsidRPr="00E33707" w:rsidRDefault="00263342" w:rsidP="008F40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0.94</w:t>
            </w:r>
          </w:p>
        </w:tc>
      </w:tr>
      <w:tr w:rsidR="00C03663" w:rsidRPr="00C26995" w14:paraId="783A199D" w14:textId="77777777" w:rsidTr="00F9247A">
        <w:tc>
          <w:tcPr>
            <w:tcW w:w="7654" w:type="dxa"/>
          </w:tcPr>
          <w:p w14:paraId="6F36A431" w14:textId="718291C9" w:rsidR="00C03663" w:rsidRPr="00C26995" w:rsidRDefault="00C03663" w:rsidP="008F40EA">
            <w:pPr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ผลต่าง</w:t>
            </w:r>
            <w:r w:rsidRPr="00C269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จากการเปลี่ยนแปลงมูลค่ายุติธรรมของเงินลงทุน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1E45D647" w14:textId="5F65AA56" w:rsidR="00C03663" w:rsidRPr="00E33707" w:rsidRDefault="00263342" w:rsidP="008F40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72.51</w:t>
            </w:r>
          </w:p>
        </w:tc>
      </w:tr>
    </w:tbl>
    <w:p w14:paraId="67F5823C" w14:textId="77777777" w:rsidR="00C03663" w:rsidRPr="00263342" w:rsidRDefault="00C03663" w:rsidP="00C03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922EB5" w14:textId="1C86246B" w:rsidR="00C03663" w:rsidRPr="002B6A94" w:rsidRDefault="002B6A94" w:rsidP="002B6A94">
      <w:pPr>
        <w:pStyle w:val="block"/>
        <w:spacing w:after="0" w:line="240" w:lineRule="auto"/>
        <w:ind w:left="547" w:right="-29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2B6A94">
        <w:rPr>
          <w:rFonts w:ascii="Angsana New" w:hAnsi="Angsana New"/>
          <w:sz w:val="30"/>
          <w:szCs w:val="30"/>
          <w:cs/>
          <w:lang w:val="en-US" w:bidi="th-TH"/>
        </w:rPr>
        <w:t>ประมาณการมูลค่ายุติธรรมของสินทรัพย์ที่ได้มาและหนี้สินที่รับมา ณ วันเปลี่ยนประเภทเงินลงทุนแต่ละประเภท</w:t>
      </w:r>
      <w:r w:rsidRPr="002B6A94">
        <w:rPr>
          <w:rFonts w:ascii="Angsana New" w:hAnsi="Angsana New"/>
          <w:sz w:val="30"/>
          <w:szCs w:val="30"/>
          <w:lang w:val="en-US" w:bidi="th-TH"/>
        </w:rPr>
        <w:br/>
      </w:r>
      <w:r w:rsidRPr="002B6A94">
        <w:rPr>
          <w:rFonts w:ascii="Angsana New" w:hAnsi="Angsana New"/>
          <w:sz w:val="30"/>
          <w:szCs w:val="30"/>
          <w:cs/>
          <w:lang w:val="en-US" w:bidi="th-TH"/>
        </w:rPr>
        <w:t>ที่สำคัญ มีดัง</w:t>
      </w:r>
      <w:r w:rsidRPr="002B6A94">
        <w:rPr>
          <w:rFonts w:ascii="Angsana New" w:hAnsi="Angsana New" w:hint="cs"/>
          <w:sz w:val="30"/>
          <w:szCs w:val="30"/>
          <w:cs/>
          <w:lang w:val="en-US" w:bidi="th-TH"/>
        </w:rPr>
        <w:t>นี้</w:t>
      </w:r>
    </w:p>
    <w:p w14:paraId="1316B9B6" w14:textId="77777777" w:rsidR="00C03663" w:rsidRPr="00B6546C" w:rsidRDefault="00C03663" w:rsidP="002B6A94">
      <w:pPr>
        <w:pStyle w:val="block"/>
        <w:spacing w:after="0" w:line="240" w:lineRule="auto"/>
        <w:ind w:left="0" w:right="-27"/>
        <w:jc w:val="thaiDistribute"/>
        <w:rPr>
          <w:rFonts w:ascii="Angsana New" w:hAnsi="Angsana New"/>
          <w:spacing w:val="-4"/>
          <w:szCs w:val="22"/>
          <w:lang w:val="en-US" w:bidi="th-TH"/>
        </w:rPr>
      </w:pPr>
    </w:p>
    <w:tbl>
      <w:tblPr>
        <w:tblW w:w="9058" w:type="dxa"/>
        <w:tblInd w:w="450" w:type="dxa"/>
        <w:tblLook w:val="01E0" w:firstRow="1" w:lastRow="1" w:firstColumn="1" w:lastColumn="1" w:noHBand="0" w:noVBand="0"/>
      </w:tblPr>
      <w:tblGrid>
        <w:gridCol w:w="6486"/>
        <w:gridCol w:w="270"/>
        <w:gridCol w:w="732"/>
        <w:gridCol w:w="1570"/>
      </w:tblGrid>
      <w:tr w:rsidR="00C03663" w:rsidRPr="00C26995" w14:paraId="518D6D18" w14:textId="77777777" w:rsidTr="00F9247A">
        <w:trPr>
          <w:tblHeader/>
        </w:trPr>
        <w:tc>
          <w:tcPr>
            <w:tcW w:w="6486" w:type="dxa"/>
          </w:tcPr>
          <w:p w14:paraId="69DF3A6E" w14:textId="77777777" w:rsidR="00C03663" w:rsidRPr="00C26995" w:rsidRDefault="00C03663" w:rsidP="008F40EA">
            <w:pPr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17A75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3399"/>
                <w:sz w:val="30"/>
                <w:szCs w:val="30"/>
              </w:rPr>
            </w:pPr>
          </w:p>
        </w:tc>
        <w:tc>
          <w:tcPr>
            <w:tcW w:w="732" w:type="dxa"/>
          </w:tcPr>
          <w:p w14:paraId="0653B4F2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5451649B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C03663" w:rsidRPr="00C26995" w14:paraId="4FF28802" w14:textId="77777777" w:rsidTr="00F9247A">
        <w:tc>
          <w:tcPr>
            <w:tcW w:w="6486" w:type="dxa"/>
            <w:vAlign w:val="bottom"/>
          </w:tcPr>
          <w:p w14:paraId="399F02F1" w14:textId="77777777" w:rsidR="00C03663" w:rsidRPr="00C26995" w:rsidRDefault="00C03663" w:rsidP="008F40E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2440AD7F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604CA1B9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76E52612" w14:textId="42D2ABB7" w:rsidR="00C03663" w:rsidRPr="00E33707" w:rsidRDefault="00F37E31" w:rsidP="008F40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7E31">
              <w:rPr>
                <w:rFonts w:ascii="Angsana New" w:hAnsi="Angsana New"/>
                <w:sz w:val="30"/>
                <w:szCs w:val="30"/>
                <w:lang w:val="en-US"/>
              </w:rPr>
              <w:t>68.7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37E31" w:rsidRPr="00C26995" w14:paraId="5F78EB53" w14:textId="77777777" w:rsidTr="00F9247A">
        <w:tc>
          <w:tcPr>
            <w:tcW w:w="6486" w:type="dxa"/>
            <w:vAlign w:val="bottom"/>
          </w:tcPr>
          <w:p w14:paraId="5C09B322" w14:textId="7489CD8D" w:rsidR="00F37E31" w:rsidRPr="00C26995" w:rsidRDefault="00F37E31" w:rsidP="008F40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37E31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</w:tcPr>
          <w:p w14:paraId="7B2A089F" w14:textId="77777777" w:rsidR="00F37E31" w:rsidRPr="00C26995" w:rsidRDefault="00F37E31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1699C3D6" w14:textId="77777777" w:rsidR="00F37E31" w:rsidRPr="00C26995" w:rsidRDefault="00F37E31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3FA96D3" w14:textId="3FCDA233" w:rsidR="00F37E31" w:rsidRPr="00E33707" w:rsidRDefault="00F37E31" w:rsidP="008F40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7E31">
              <w:rPr>
                <w:rFonts w:ascii="Angsana New" w:hAnsi="Angsana New"/>
                <w:sz w:val="30"/>
                <w:szCs w:val="30"/>
                <w:lang w:val="en-US"/>
              </w:rPr>
              <w:t>197.13</w:t>
            </w:r>
          </w:p>
        </w:tc>
      </w:tr>
      <w:tr w:rsidR="00C03663" w:rsidRPr="00C26995" w14:paraId="254C06D4" w14:textId="77777777" w:rsidTr="00F9247A">
        <w:tc>
          <w:tcPr>
            <w:tcW w:w="6486" w:type="dxa"/>
            <w:vAlign w:val="bottom"/>
          </w:tcPr>
          <w:p w14:paraId="26589E27" w14:textId="28E6938E" w:rsidR="00C03663" w:rsidRPr="00C26995" w:rsidRDefault="00C03663" w:rsidP="008F40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="00F37E31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F37E31"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37E31">
              <w:rPr>
                <w:rFonts w:ascii="Angsana New" w:hAnsi="Angsana New" w:hint="cs"/>
                <w:sz w:val="30"/>
                <w:szCs w:val="30"/>
                <w:cs/>
              </w:rPr>
              <w:t>ไม่มีตัวตน</w:t>
            </w:r>
          </w:p>
        </w:tc>
        <w:tc>
          <w:tcPr>
            <w:tcW w:w="270" w:type="dxa"/>
          </w:tcPr>
          <w:p w14:paraId="30B80773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1F0292FB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40CD769C" w14:textId="48784EC7" w:rsidR="00C03663" w:rsidRPr="00E33707" w:rsidRDefault="00F37E31" w:rsidP="008F40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7E31">
              <w:rPr>
                <w:rFonts w:ascii="Angsana New" w:hAnsi="Angsana New"/>
                <w:sz w:val="30"/>
                <w:szCs w:val="30"/>
                <w:lang w:val="en-US"/>
              </w:rPr>
              <w:t>145.29</w:t>
            </w:r>
          </w:p>
        </w:tc>
      </w:tr>
      <w:tr w:rsidR="00C03663" w:rsidRPr="00C26995" w14:paraId="62DC761F" w14:textId="77777777" w:rsidTr="00F9247A">
        <w:tc>
          <w:tcPr>
            <w:tcW w:w="6486" w:type="dxa"/>
            <w:vAlign w:val="bottom"/>
          </w:tcPr>
          <w:p w14:paraId="70AEC9C8" w14:textId="77777777" w:rsidR="00C03663" w:rsidRPr="00C26995" w:rsidRDefault="00C03663" w:rsidP="008F40E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270" w:type="dxa"/>
          </w:tcPr>
          <w:p w14:paraId="7C7FE488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516F1E61" w14:textId="77777777" w:rsidR="00C03663" w:rsidRPr="00C26995" w:rsidRDefault="00C03663" w:rsidP="008F4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EED5B83" w14:textId="143BA3D7" w:rsidR="00C03663" w:rsidRPr="00E33707" w:rsidRDefault="00F37E31" w:rsidP="008F40E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42.31</w:t>
            </w:r>
          </w:p>
        </w:tc>
      </w:tr>
      <w:tr w:rsidR="00F37E31" w:rsidRPr="00C26995" w14:paraId="30935D69" w14:textId="77777777" w:rsidTr="00F9247A">
        <w:tc>
          <w:tcPr>
            <w:tcW w:w="6486" w:type="dxa"/>
            <w:vAlign w:val="bottom"/>
          </w:tcPr>
          <w:p w14:paraId="01583D2F" w14:textId="0CEC41A2" w:rsidR="00F37E31" w:rsidRPr="00C26995" w:rsidRDefault="00F37E31" w:rsidP="00F37E3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26995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312FEA79" w14:textId="77777777" w:rsidR="00F37E31" w:rsidRPr="00C26995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1642F8DB" w14:textId="77777777" w:rsidR="00F37E31" w:rsidRPr="00C26995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251A0D2" w14:textId="5E9E9527" w:rsidR="00F37E31" w:rsidRDefault="00F37E31" w:rsidP="00F37E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37E31">
              <w:rPr>
                <w:rFonts w:ascii="Angsana New" w:hAnsi="Angsana New"/>
                <w:sz w:val="30"/>
                <w:szCs w:val="30"/>
                <w:lang w:val="en-US"/>
              </w:rPr>
              <w:t>197.55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7E31" w:rsidRPr="00C26995" w14:paraId="39B6F111" w14:textId="77777777" w:rsidTr="00F9247A">
        <w:tc>
          <w:tcPr>
            <w:tcW w:w="6486" w:type="dxa"/>
            <w:vAlign w:val="bottom"/>
          </w:tcPr>
          <w:p w14:paraId="3EAC72AE" w14:textId="255C86F2" w:rsidR="00F37E31" w:rsidRPr="00C26995" w:rsidRDefault="00F37E31" w:rsidP="00F37E3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หนี้สินอื่นๆ</w:t>
            </w:r>
          </w:p>
        </w:tc>
        <w:tc>
          <w:tcPr>
            <w:tcW w:w="270" w:type="dxa"/>
          </w:tcPr>
          <w:p w14:paraId="78B85ADE" w14:textId="77777777" w:rsidR="00F37E31" w:rsidRPr="00C26995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5382F8CC" w14:textId="77777777" w:rsidR="00F37E31" w:rsidRPr="00C26995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28F9794" w14:textId="7884A956" w:rsidR="00F37E31" w:rsidRPr="00E33707" w:rsidRDefault="00F37E31" w:rsidP="00F37E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37E31">
              <w:rPr>
                <w:rFonts w:ascii="Angsana New" w:hAnsi="Angsana New"/>
                <w:sz w:val="30"/>
                <w:szCs w:val="30"/>
                <w:lang w:val="en-US"/>
              </w:rPr>
              <w:t>12.6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0)</w:t>
            </w:r>
          </w:p>
        </w:tc>
      </w:tr>
      <w:tr w:rsidR="00F37E31" w:rsidRPr="00C26995" w14:paraId="375F952E" w14:textId="77777777" w:rsidTr="00F9247A">
        <w:tc>
          <w:tcPr>
            <w:tcW w:w="6486" w:type="dxa"/>
          </w:tcPr>
          <w:p w14:paraId="1F60D64D" w14:textId="77777777" w:rsidR="00F37E31" w:rsidRPr="00C26995" w:rsidRDefault="00F37E31" w:rsidP="00F37E3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269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610A0470" w14:textId="77777777" w:rsidR="00F37E31" w:rsidRPr="00C26995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58592CEE" w14:textId="77777777" w:rsidR="00F37E31" w:rsidRPr="00C26995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01D840B" w14:textId="02165EAC" w:rsidR="00F37E31" w:rsidRPr="00E33707" w:rsidRDefault="00F37E31" w:rsidP="00F37E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7E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243.28</w:t>
            </w:r>
          </w:p>
        </w:tc>
      </w:tr>
      <w:tr w:rsidR="00F37E31" w:rsidRPr="00C26995" w14:paraId="4EE09E8C" w14:textId="77777777" w:rsidTr="00F9247A">
        <w:tc>
          <w:tcPr>
            <w:tcW w:w="6486" w:type="dxa"/>
          </w:tcPr>
          <w:p w14:paraId="3D1F99CB" w14:textId="019945DE" w:rsidR="00F37E31" w:rsidRPr="003F16EE" w:rsidRDefault="00F37E31" w:rsidP="00F37E3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26995">
              <w:rPr>
                <w:rFonts w:ascii="Angsana New" w:hAnsi="Angsana New"/>
                <w:sz w:val="30"/>
                <w:szCs w:val="30"/>
                <w:cs/>
              </w:rPr>
              <w:t xml:space="preserve">มูลค่ายุติธรรมของส่วนได้เสียใน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CRESCO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3F16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ที่มีอยู่ก่อน</w:t>
            </w:r>
          </w:p>
        </w:tc>
        <w:tc>
          <w:tcPr>
            <w:tcW w:w="270" w:type="dxa"/>
          </w:tcPr>
          <w:p w14:paraId="005BE647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609DE9FD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5267198" w14:textId="79D8082A" w:rsidR="00F37E31" w:rsidRPr="00F37E31" w:rsidRDefault="004948C0" w:rsidP="00F37E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37E31" w:rsidRPr="00F37E31">
              <w:rPr>
                <w:rFonts w:ascii="Angsana New" w:hAnsi="Angsana New"/>
                <w:sz w:val="30"/>
                <w:szCs w:val="30"/>
                <w:lang w:val="en-US"/>
              </w:rPr>
              <w:t>121.64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7E31" w:rsidRPr="003F16EE" w14:paraId="75B20341" w14:textId="77777777" w:rsidTr="00F9247A">
        <w:tc>
          <w:tcPr>
            <w:tcW w:w="6486" w:type="dxa"/>
          </w:tcPr>
          <w:p w14:paraId="1A2F41E5" w14:textId="4F7FF6DD" w:rsidR="00F37E31" w:rsidRPr="003F16EE" w:rsidRDefault="00F37E31" w:rsidP="00F37E3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กำไรจากการต่อรองราคาซื้อ</w:t>
            </w:r>
          </w:p>
        </w:tc>
        <w:tc>
          <w:tcPr>
            <w:tcW w:w="270" w:type="dxa"/>
          </w:tcPr>
          <w:p w14:paraId="21FFAA49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68347FEB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11C4C90" w14:textId="30919C01" w:rsidR="00F37E31" w:rsidRPr="003F16EE" w:rsidRDefault="004948C0" w:rsidP="009A1D60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37E31" w:rsidRPr="00F37E31">
              <w:rPr>
                <w:rFonts w:ascii="Angsana New" w:hAnsi="Angsana New"/>
                <w:sz w:val="30"/>
                <w:szCs w:val="30"/>
                <w:lang w:val="en-US"/>
              </w:rPr>
              <w:t>77.81</w:t>
            </w:r>
            <w:r w:rsidR="009A1D6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F37E31" w:rsidRPr="003F16EE" w14:paraId="3BADBBE4" w14:textId="77777777" w:rsidTr="00F9247A">
        <w:tc>
          <w:tcPr>
            <w:tcW w:w="6486" w:type="dxa"/>
          </w:tcPr>
          <w:p w14:paraId="26D558F4" w14:textId="4CF951EB" w:rsidR="00F37E31" w:rsidRPr="003F16EE" w:rsidRDefault="00F37E31" w:rsidP="00F37E3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16E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61C24F39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76661B97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463D608C" w14:textId="52CA4A30" w:rsidR="00F37E31" w:rsidRPr="00F37E31" w:rsidRDefault="00F37E31" w:rsidP="00F37E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7E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43.83</w:t>
            </w:r>
          </w:p>
        </w:tc>
      </w:tr>
      <w:tr w:rsidR="00F37E31" w:rsidRPr="003F16EE" w14:paraId="18E2C9BE" w14:textId="77777777" w:rsidTr="00F9247A">
        <w:tc>
          <w:tcPr>
            <w:tcW w:w="6486" w:type="dxa"/>
          </w:tcPr>
          <w:p w14:paraId="130DFC49" w14:textId="77777777" w:rsidR="00F37E31" w:rsidRDefault="00F37E31" w:rsidP="00F37E3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9449EC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45E4AE90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double" w:sz="4" w:space="0" w:color="auto"/>
            </w:tcBorders>
          </w:tcPr>
          <w:p w14:paraId="71099D41" w14:textId="77777777" w:rsidR="00F37E31" w:rsidRPr="003F16EE" w:rsidRDefault="00F37E31" w:rsidP="00F37E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37E31" w:rsidRPr="003F16EE" w14:paraId="253AA509" w14:textId="77777777" w:rsidTr="00F9247A">
        <w:tc>
          <w:tcPr>
            <w:tcW w:w="6486" w:type="dxa"/>
          </w:tcPr>
          <w:p w14:paraId="0829C7DD" w14:textId="25536C3B" w:rsidR="00F37E31" w:rsidRDefault="00F37E31" w:rsidP="00F37E3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เงินสดสุทธิที่ได้มา</w:t>
            </w:r>
          </w:p>
        </w:tc>
        <w:tc>
          <w:tcPr>
            <w:tcW w:w="270" w:type="dxa"/>
          </w:tcPr>
          <w:p w14:paraId="45E51D5C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01A4357B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13A4681C" w14:textId="0627BB31" w:rsidR="00F37E31" w:rsidRPr="003F16EE" w:rsidRDefault="00F37E31" w:rsidP="00F37E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7E31">
              <w:rPr>
                <w:rFonts w:ascii="Angsana New" w:hAnsi="Angsana New"/>
                <w:sz w:val="30"/>
                <w:szCs w:val="30"/>
                <w:lang w:val="en-US"/>
              </w:rPr>
              <w:t>68.7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F37E31" w:rsidRPr="003F16EE" w14:paraId="61FE941F" w14:textId="77777777" w:rsidTr="00F9247A">
        <w:tc>
          <w:tcPr>
            <w:tcW w:w="6486" w:type="dxa"/>
          </w:tcPr>
          <w:p w14:paraId="4933D7BD" w14:textId="6276EBD4" w:rsidR="00F37E31" w:rsidRPr="003F16EE" w:rsidRDefault="00F37E31" w:rsidP="00F37E31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F16E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กระแสเงินสด</w:t>
            </w:r>
            <w:r w:rsidR="00460AA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</w:t>
            </w:r>
            <w:r w:rsidRPr="003F16E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4E842B4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32" w:type="dxa"/>
          </w:tcPr>
          <w:p w14:paraId="3D53D373" w14:textId="77777777" w:rsidR="00F37E31" w:rsidRPr="003F16EE" w:rsidRDefault="00F37E31" w:rsidP="00F3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53E3B75F" w14:textId="4E4A300E" w:rsidR="00F37E31" w:rsidRPr="004948C0" w:rsidRDefault="00F37E31" w:rsidP="00F37E3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2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948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24.87</w:t>
            </w:r>
          </w:p>
        </w:tc>
      </w:tr>
    </w:tbl>
    <w:p w14:paraId="17065FA9" w14:textId="6EBD79FC" w:rsidR="00BF52F1" w:rsidRDefault="00BF52F1" w:rsidP="00263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lang w:val="th-TH"/>
        </w:rPr>
      </w:pPr>
    </w:p>
    <w:p w14:paraId="01D6C1CA" w14:textId="73EE87BD" w:rsidR="002B6A94" w:rsidRPr="002B6A94" w:rsidRDefault="00097BEF" w:rsidP="002B6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2569 </w:t>
      </w:r>
      <w:r w:rsidR="002B6A94" w:rsidRPr="002B6A94">
        <w:rPr>
          <w:rFonts w:ascii="Angsana New" w:hAnsi="Angsana New"/>
          <w:sz w:val="30"/>
          <w:szCs w:val="30"/>
          <w:cs/>
          <w:lang w:val="th-TH"/>
        </w:rPr>
        <w:t xml:space="preserve">กลุ่มบริษัทอยู่ระหว่างการประเมินมูลค่ายุติธรรมของรายการดังกล่าว มูลค่ายุติธรรมของสินทรัพย์และหนี้สินที่รับมาเป็นมูลค่าประมาณการ ทั้งนี้ หากผลการประเมินมูลค่ายุติธรรมเสร็จสมบูรณ์แล้ว </w:t>
      </w:r>
      <w:r>
        <w:rPr>
          <w:rFonts w:ascii="Angsana New" w:hAnsi="Angsana New"/>
          <w:sz w:val="30"/>
          <w:szCs w:val="30"/>
        </w:rPr>
        <w:br/>
      </w:r>
      <w:r w:rsidR="002B6A94" w:rsidRPr="002B6A94">
        <w:rPr>
          <w:rFonts w:ascii="Angsana New" w:hAnsi="Angsana New"/>
          <w:sz w:val="30"/>
          <w:szCs w:val="30"/>
          <w:cs/>
          <w:lang w:val="th-TH"/>
        </w:rPr>
        <w:t>อาจมีการปรับปรุงมูลค่ายุติธรรมที่ได้มาต่อไป</w:t>
      </w:r>
    </w:p>
    <w:p w14:paraId="75FDA770" w14:textId="77777777" w:rsidR="00BF52F1" w:rsidRDefault="00BF52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D2C705A" w14:textId="63B7D471" w:rsidR="00297D76" w:rsidRPr="009C3412" w:rsidRDefault="00297D76" w:rsidP="00297D7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CDF221C" w14:textId="77777777" w:rsidR="00297D76" w:rsidRPr="009F3C93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35EB13" w14:textId="57A85E10" w:rsidR="00297D76" w:rsidRPr="00BD28C5" w:rsidRDefault="00297D76" w:rsidP="00BD28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504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502D56">
        <w:rPr>
          <w:rFonts w:ascii="Angsana New" w:hAnsi="Angsana New" w:hint="cs"/>
          <w:sz w:val="30"/>
          <w:szCs w:val="30"/>
          <w:cs/>
        </w:rPr>
        <w:t>งวด</w:t>
      </w:r>
      <w:r w:rsidR="00F019AF">
        <w:rPr>
          <w:rFonts w:ascii="Angsana New" w:hAnsi="Angsana New" w:hint="cs"/>
          <w:sz w:val="30"/>
          <w:szCs w:val="30"/>
          <w:cs/>
        </w:rPr>
        <w:t>สาม</w:t>
      </w:r>
      <w:r w:rsidR="00F019AF" w:rsidRPr="0082412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019AF">
        <w:rPr>
          <w:rFonts w:ascii="Angsana New" w:hAnsi="Angsana New"/>
          <w:sz w:val="30"/>
          <w:szCs w:val="30"/>
        </w:rPr>
        <w:t xml:space="preserve">31 </w:t>
      </w:r>
      <w:r w:rsidR="00F019A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15395" w:rsidRPr="00E61504">
        <w:rPr>
          <w:rFonts w:ascii="Angsana New" w:hAnsi="Angsana New"/>
          <w:sz w:val="30"/>
          <w:szCs w:val="30"/>
        </w:rPr>
        <w:t>256</w:t>
      </w:r>
      <w:r w:rsidR="00F019AF">
        <w:rPr>
          <w:rFonts w:ascii="Angsana New" w:hAnsi="Angsana New"/>
          <w:sz w:val="30"/>
          <w:szCs w:val="30"/>
        </w:rPr>
        <w:t>9</w:t>
      </w:r>
      <w:r w:rsidRPr="00E61504">
        <w:rPr>
          <w:rFonts w:ascii="Angsana New" w:hAnsi="Angsana New"/>
          <w:sz w:val="30"/>
          <w:szCs w:val="30"/>
        </w:rPr>
        <w:t xml:space="preserve"> </w:t>
      </w:r>
      <w:r w:rsidRPr="00E61504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BF07DE0" w14:textId="37EFA09F" w:rsidR="005248A7" w:rsidRPr="00A82C65" w:rsidRDefault="005248A7" w:rsidP="00A8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62"/>
        <w:gridCol w:w="1800"/>
        <w:gridCol w:w="270"/>
        <w:gridCol w:w="1710"/>
      </w:tblGrid>
      <w:tr w:rsidR="000D6393" w:rsidRPr="00B126E2" w14:paraId="512D05A9" w14:textId="77777777" w:rsidTr="007D4264">
        <w:trPr>
          <w:cantSplit/>
          <w:tblHeader/>
        </w:trPr>
        <w:tc>
          <w:tcPr>
            <w:tcW w:w="5362" w:type="dxa"/>
            <w:vAlign w:val="bottom"/>
          </w:tcPr>
          <w:p w14:paraId="2CFA7504" w14:textId="75DF2050" w:rsidR="000D6393" w:rsidRPr="000D6393" w:rsidRDefault="000D6393" w:rsidP="00B3422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019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F019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019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0D639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019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0" w:type="dxa"/>
            <w:vAlign w:val="bottom"/>
          </w:tcPr>
          <w:p w14:paraId="6F845067" w14:textId="4F0AF90F" w:rsidR="000D6393" w:rsidRPr="000D6393" w:rsidRDefault="000D6393" w:rsidP="00B34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D63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20D6BB1" w14:textId="77777777" w:rsidR="000D6393" w:rsidRPr="000D6393" w:rsidRDefault="000D6393" w:rsidP="00B3422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E92AE9" w14:textId="77777777" w:rsidR="000D6393" w:rsidRPr="000D6393" w:rsidRDefault="000D6393" w:rsidP="00B3422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D63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671FFCAA" w14:textId="7B3F9F2D" w:rsidR="000D6393" w:rsidRPr="000D6393" w:rsidRDefault="000D6393" w:rsidP="00B3422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D639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6393" w:rsidRPr="00121F9D" w14:paraId="32B8C90F" w14:textId="77777777" w:rsidTr="007D4264">
        <w:trPr>
          <w:cantSplit/>
        </w:trPr>
        <w:tc>
          <w:tcPr>
            <w:tcW w:w="5362" w:type="dxa"/>
          </w:tcPr>
          <w:p w14:paraId="473F008E" w14:textId="77777777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D474897" w14:textId="0AA14BA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D63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D639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6393" w14:paraId="7B04BE18" w14:textId="77777777" w:rsidTr="007D4264">
        <w:trPr>
          <w:cantSplit/>
        </w:trPr>
        <w:tc>
          <w:tcPr>
            <w:tcW w:w="5362" w:type="dxa"/>
          </w:tcPr>
          <w:p w14:paraId="76061631" w14:textId="5389E12E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และโอนเข้า</w:t>
            </w: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ราคาทุน</w:t>
            </w:r>
          </w:p>
        </w:tc>
        <w:tc>
          <w:tcPr>
            <w:tcW w:w="1800" w:type="dxa"/>
          </w:tcPr>
          <w:p w14:paraId="0A804AF0" w14:textId="6755536C" w:rsidR="000D6393" w:rsidRPr="00A4571C" w:rsidRDefault="00A7085F" w:rsidP="00DE5A6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197,313</w:t>
            </w:r>
          </w:p>
        </w:tc>
        <w:tc>
          <w:tcPr>
            <w:tcW w:w="270" w:type="dxa"/>
          </w:tcPr>
          <w:p w14:paraId="76C78CE3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074C70A" w14:textId="6167BA52" w:rsidR="000D6393" w:rsidRPr="000D6393" w:rsidRDefault="00A7085F" w:rsidP="00A7085F">
            <w:pPr>
              <w:pStyle w:val="acctfourfigures"/>
              <w:tabs>
                <w:tab w:val="clear" w:pos="765"/>
                <w:tab w:val="decimal" w:pos="130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2,668</w:t>
            </w:r>
          </w:p>
        </w:tc>
      </w:tr>
      <w:tr w:rsidR="000D6393" w14:paraId="1CD605F8" w14:textId="77777777" w:rsidTr="007D4264">
        <w:trPr>
          <w:cantSplit/>
        </w:trPr>
        <w:tc>
          <w:tcPr>
            <w:tcW w:w="5362" w:type="dxa"/>
          </w:tcPr>
          <w:p w14:paraId="4CE2695B" w14:textId="05836662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3A7E3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และโอนออก</w:t>
            </w:r>
            <w:r w:rsidRPr="000D639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1800" w:type="dxa"/>
          </w:tcPr>
          <w:p w14:paraId="3FE9F5EF" w14:textId="23EA2AAA" w:rsidR="000D6393" w:rsidRPr="00A7085F" w:rsidRDefault="00A7085F" w:rsidP="009E5BAD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(47,794)</w:t>
            </w:r>
          </w:p>
        </w:tc>
        <w:tc>
          <w:tcPr>
            <w:tcW w:w="270" w:type="dxa"/>
          </w:tcPr>
          <w:p w14:paraId="0D8C96B0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57D8EA4" w14:textId="5A58A333" w:rsidR="000D6393" w:rsidRPr="00A4571C" w:rsidRDefault="002E5A45" w:rsidP="002E5A45">
            <w:pPr>
              <w:pStyle w:val="acctfourfigures"/>
              <w:tabs>
                <w:tab w:val="clear" w:pos="765"/>
                <w:tab w:val="decimal" w:pos="1306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</w:tr>
      <w:tr w:rsidR="000D6393" w14:paraId="13A645BE" w14:textId="77777777" w:rsidTr="007D4264">
        <w:trPr>
          <w:cantSplit/>
        </w:trPr>
        <w:tc>
          <w:tcPr>
            <w:tcW w:w="5362" w:type="dxa"/>
          </w:tcPr>
          <w:p w14:paraId="5D464E53" w14:textId="3F10CE2D" w:rsidR="000D6393" w:rsidRPr="000D6393" w:rsidRDefault="000D6393" w:rsidP="00B342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1800" w:type="dxa"/>
          </w:tcPr>
          <w:p w14:paraId="0E3A7452" w14:textId="799FEDF2" w:rsidR="000D6393" w:rsidRPr="000D6393" w:rsidRDefault="00A7085F" w:rsidP="00A7085F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1,925,683</w:t>
            </w:r>
          </w:p>
        </w:tc>
        <w:tc>
          <w:tcPr>
            <w:tcW w:w="270" w:type="dxa"/>
          </w:tcPr>
          <w:p w14:paraId="738D3857" w14:textId="77777777" w:rsidR="000D6393" w:rsidRPr="000D6393" w:rsidRDefault="000D6393" w:rsidP="00B342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BB7578C" w14:textId="52B5261F" w:rsidR="000D6393" w:rsidRPr="000D6393" w:rsidRDefault="002E5A45" w:rsidP="00DE5A6F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9072060" w14:textId="77777777" w:rsidR="00131CF8" w:rsidRPr="00A82C65" w:rsidRDefault="00131CF8" w:rsidP="00A82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F07EEF" w14:textId="090FBF19" w:rsidR="00965541" w:rsidRPr="00627208" w:rsidRDefault="00965541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5B78E37" w14:textId="77777777" w:rsidR="003343BC" w:rsidRPr="00ED615B" w:rsidRDefault="003343BC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187623" w14:textId="0E9BA375" w:rsidR="00386E94" w:rsidRPr="00627208" w:rsidRDefault="00386E94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627208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 xml:space="preserve"> ซึ่งไม่รวมหนี้สินตามสัญญาเช่า ณ วันที่ </w:t>
      </w:r>
      <w:r w:rsidR="00F019AF">
        <w:rPr>
          <w:rFonts w:asciiTheme="majorBidi" w:hAnsiTheme="majorBidi" w:cstheme="majorBidi"/>
          <w:sz w:val="30"/>
          <w:szCs w:val="30"/>
        </w:rPr>
        <w:t xml:space="preserve">31 </w:t>
      </w:r>
      <w:r w:rsidR="00F019A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B4924" w:rsidRPr="006272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395">
        <w:rPr>
          <w:rFonts w:asciiTheme="majorBidi" w:hAnsiTheme="majorBidi" w:cstheme="majorBidi"/>
          <w:sz w:val="30"/>
          <w:szCs w:val="30"/>
        </w:rPr>
        <w:t>256</w:t>
      </w:r>
      <w:r w:rsidR="00F019AF">
        <w:rPr>
          <w:rFonts w:asciiTheme="majorBidi" w:hAnsiTheme="majorBidi" w:cstheme="majorBidi"/>
          <w:sz w:val="30"/>
          <w:szCs w:val="30"/>
        </w:rPr>
        <w:t>9</w:t>
      </w:r>
      <w:r w:rsidR="00CC2F4A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4F2DF6" w14:textId="77777777" w:rsidR="00CD4408" w:rsidRPr="00ED615B" w:rsidRDefault="00CD4408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ED615B" w:rsidRPr="00DB4924" w14:paraId="5C6FC070" w14:textId="77777777" w:rsidTr="00C1115B">
        <w:trPr>
          <w:tblHeader/>
        </w:trPr>
        <w:tc>
          <w:tcPr>
            <w:tcW w:w="3150" w:type="dxa"/>
          </w:tcPr>
          <w:p w14:paraId="261F3B70" w14:textId="77777777" w:rsidR="00ED615B" w:rsidRPr="0017795C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198107295"/>
          </w:p>
        </w:tc>
        <w:tc>
          <w:tcPr>
            <w:tcW w:w="6300" w:type="dxa"/>
            <w:gridSpan w:val="4"/>
            <w:hideMark/>
          </w:tcPr>
          <w:p w14:paraId="17380DA2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615B" w:rsidRPr="00DB4924" w14:paraId="3243267B" w14:textId="77777777" w:rsidTr="00C1115B">
        <w:trPr>
          <w:tblHeader/>
        </w:trPr>
        <w:tc>
          <w:tcPr>
            <w:tcW w:w="3150" w:type="dxa"/>
          </w:tcPr>
          <w:p w14:paraId="4636788E" w14:textId="77777777" w:rsidR="00ED615B" w:rsidRPr="00DB492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hideMark/>
          </w:tcPr>
          <w:p w14:paraId="32BBC0B2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hideMark/>
          </w:tcPr>
          <w:p w14:paraId="67DC2FB9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hideMark/>
          </w:tcPr>
          <w:p w14:paraId="051FBBDB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hideMark/>
          </w:tcPr>
          <w:p w14:paraId="2D766666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ED615B" w:rsidRPr="00DB4924" w14:paraId="2917F308" w14:textId="77777777" w:rsidTr="00C1115B">
        <w:trPr>
          <w:tblHeader/>
        </w:trPr>
        <w:tc>
          <w:tcPr>
            <w:tcW w:w="3150" w:type="dxa"/>
          </w:tcPr>
          <w:p w14:paraId="552804D7" w14:textId="77777777" w:rsidR="00ED615B" w:rsidRPr="00DB492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B4E82DE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hideMark/>
          </w:tcPr>
          <w:p w14:paraId="0DFF8BE4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hideMark/>
          </w:tcPr>
          <w:p w14:paraId="1FA66C71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8773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</w:tcPr>
          <w:p w14:paraId="4E9AF0E2" w14:textId="77777777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bookmarkEnd w:id="2"/>
      <w:tr w:rsidR="00ED615B" w:rsidRPr="00DB4924" w14:paraId="4FD095A4" w14:textId="77777777" w:rsidTr="00C1115B">
        <w:tc>
          <w:tcPr>
            <w:tcW w:w="3150" w:type="dxa"/>
            <w:hideMark/>
          </w:tcPr>
          <w:p w14:paraId="16D34716" w14:textId="77777777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</w:tcPr>
          <w:p w14:paraId="425ACDEA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9A6951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EC72411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8BF5946" w14:textId="77777777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DB4924" w14:paraId="4C8A3C56" w14:textId="77777777" w:rsidTr="00C1115B">
        <w:tc>
          <w:tcPr>
            <w:tcW w:w="3150" w:type="dxa"/>
            <w:hideMark/>
          </w:tcPr>
          <w:p w14:paraId="10098BCC" w14:textId="77777777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944D511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AEE3B6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1062A499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3512F24" w14:textId="77777777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DB4924" w14:paraId="66EF1BE9" w14:textId="77777777" w:rsidTr="00C1115B">
        <w:tc>
          <w:tcPr>
            <w:tcW w:w="3150" w:type="dxa"/>
          </w:tcPr>
          <w:p w14:paraId="6E399B49" w14:textId="77777777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33073CE0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</w:tcPr>
          <w:p w14:paraId="37B732DE" w14:textId="212A22D7" w:rsidR="00ED615B" w:rsidRPr="00877383" w:rsidRDefault="007D097E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1535" w:type="dxa"/>
          </w:tcPr>
          <w:p w14:paraId="0A275228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21878467" w14:textId="18E1A22F" w:rsidR="00ED615B" w:rsidRPr="00877383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 w:rsidR="007D097E">
              <w:rPr>
                <w:rFonts w:asciiTheme="majorBidi" w:hAnsiTheme="majorBidi" w:hint="cs"/>
                <w:sz w:val="30"/>
                <w:szCs w:val="30"/>
                <w:cs/>
              </w:rPr>
              <w:t>สิงหา</w:t>
            </w:r>
            <w:r w:rsidR="00F141CE" w:rsidRPr="00877383">
              <w:rPr>
                <w:rFonts w:asciiTheme="majorBidi" w:hAnsiTheme="majorBidi" w:hint="cs"/>
                <w:sz w:val="30"/>
                <w:szCs w:val="30"/>
                <w:cs/>
              </w:rPr>
              <w:t xml:space="preserve">คม </w:t>
            </w:r>
            <w:r w:rsidRPr="00877383">
              <w:rPr>
                <w:rFonts w:asciiTheme="majorBidi" w:hAnsiTheme="majorBidi"/>
                <w:sz w:val="30"/>
                <w:szCs w:val="30"/>
              </w:rPr>
              <w:t>256</w:t>
            </w:r>
            <w:r w:rsidR="00C91816" w:rsidRPr="00877383">
              <w:rPr>
                <w:rFonts w:asciiTheme="majorBidi" w:hAnsiTheme="majorBidi" w:hint="cs"/>
                <w:sz w:val="30"/>
                <w:szCs w:val="30"/>
              </w:rPr>
              <w:t>9</w:t>
            </w:r>
          </w:p>
        </w:tc>
      </w:tr>
      <w:tr w:rsidR="00ED615B" w:rsidRPr="00DB4924" w14:paraId="76A686E5" w14:textId="77777777" w:rsidTr="00C1115B">
        <w:tc>
          <w:tcPr>
            <w:tcW w:w="3150" w:type="dxa"/>
          </w:tcPr>
          <w:p w14:paraId="7E0EB832" w14:textId="77777777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7738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A7393A9" w14:textId="0F726984" w:rsidR="00ED615B" w:rsidRPr="00877383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5EF48060" w14:textId="77777777" w:rsidR="00ED615B" w:rsidRPr="00877383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877383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64EDD5BD" w14:textId="4E06438C" w:rsidR="00ED615B" w:rsidRPr="00877383" w:rsidRDefault="007D097E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  <w:tc>
          <w:tcPr>
            <w:tcW w:w="1535" w:type="dxa"/>
          </w:tcPr>
          <w:p w14:paraId="132D9EF6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5837FB0A" w14:textId="77777777" w:rsidR="00ED615B" w:rsidRPr="00877383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7D097E" w:rsidRPr="00DB4924" w14:paraId="670304F4" w14:textId="77777777" w:rsidTr="00C1115B">
        <w:tc>
          <w:tcPr>
            <w:tcW w:w="3150" w:type="dxa"/>
          </w:tcPr>
          <w:p w14:paraId="4C631E8A" w14:textId="0D2A3FC3" w:rsidR="007D097E" w:rsidRPr="00877383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97E">
              <w:rPr>
                <w:rFonts w:asciiTheme="majorBidi" w:hAnsi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350" w:type="dxa"/>
          </w:tcPr>
          <w:p w14:paraId="1197667B" w14:textId="53768B1B" w:rsidR="007D097E" w:rsidRPr="00877383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843480F" w14:textId="05C367F3" w:rsidR="007D097E" w:rsidRDefault="007D097E" w:rsidP="004A3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5" w:type="dxa"/>
          </w:tcPr>
          <w:p w14:paraId="48305D50" w14:textId="678FABC3" w:rsidR="007D097E" w:rsidRPr="00877383" w:rsidRDefault="007D097E" w:rsidP="007D097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02789544" w14:textId="000E2AA7" w:rsidR="007D097E" w:rsidRPr="00877383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7D097E" w:rsidRPr="00DB4924" w14:paraId="13D10EB2" w14:textId="77777777" w:rsidTr="00C1115B">
        <w:tc>
          <w:tcPr>
            <w:tcW w:w="3150" w:type="dxa"/>
          </w:tcPr>
          <w:p w14:paraId="3DF4A15F" w14:textId="77777777" w:rsidR="007D097E" w:rsidRPr="00877383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</w:tcPr>
          <w:p w14:paraId="6CDF9991" w14:textId="77777777" w:rsidR="007D097E" w:rsidRPr="00877383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738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7738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9134AA2" w14:textId="3C595F92" w:rsidR="007D097E" w:rsidRPr="00877383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35" w:type="dxa"/>
          </w:tcPr>
          <w:p w14:paraId="54230589" w14:textId="77777777" w:rsidR="007D097E" w:rsidRPr="00877383" w:rsidRDefault="007D097E" w:rsidP="007D097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5E984D0F" w14:textId="77777777" w:rsidR="007D097E" w:rsidRPr="00877383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7D097E" w:rsidRPr="00DB4924" w14:paraId="61AE0CB2" w14:textId="77777777" w:rsidTr="00C1115B">
        <w:tc>
          <w:tcPr>
            <w:tcW w:w="3150" w:type="dxa"/>
          </w:tcPr>
          <w:p w14:paraId="64CAD566" w14:textId="759AEC0D" w:rsidR="007D097E" w:rsidRPr="00877383" w:rsidRDefault="007D097E" w:rsidP="007D097E">
            <w:pPr>
              <w:pStyle w:val="BodyText"/>
              <w:spacing w:after="0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(สิงคโปร์) คอร์ปอเรชั่น จำกัด</w:t>
            </w:r>
          </w:p>
        </w:tc>
        <w:tc>
          <w:tcPr>
            <w:tcW w:w="1350" w:type="dxa"/>
          </w:tcPr>
          <w:p w14:paraId="54699DE5" w14:textId="1DE8882F" w:rsidR="007D097E" w:rsidRPr="00877383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738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</w:tcPr>
          <w:p w14:paraId="72DB2CFC" w14:textId="18E8E26B" w:rsidR="007D097E" w:rsidRPr="00877383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535" w:type="dxa"/>
          </w:tcPr>
          <w:p w14:paraId="5D59B4BC" w14:textId="14BF6968" w:rsidR="007D097E" w:rsidRPr="00877383" w:rsidRDefault="007D097E" w:rsidP="007D097E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55776D6F" w14:textId="194AA48D" w:rsidR="007D097E" w:rsidRPr="00877383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7383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พฤษภา</w:t>
            </w:r>
            <w:r w:rsidRPr="00877383">
              <w:rPr>
                <w:rFonts w:asciiTheme="majorBidi" w:hAnsiTheme="majorBidi" w:hint="cs"/>
                <w:sz w:val="30"/>
                <w:szCs w:val="30"/>
                <w:cs/>
              </w:rPr>
              <w:t xml:space="preserve">คม </w:t>
            </w:r>
            <w:r w:rsidRPr="00877383">
              <w:rPr>
                <w:rFonts w:asciiTheme="majorBidi" w:hAnsiTheme="majorBidi"/>
                <w:sz w:val="30"/>
                <w:szCs w:val="30"/>
              </w:rPr>
              <w:t>256</w:t>
            </w:r>
            <w:r w:rsidRPr="00877383">
              <w:rPr>
                <w:rFonts w:asciiTheme="majorBidi" w:hAnsiTheme="majorBidi" w:hint="cs"/>
                <w:sz w:val="30"/>
                <w:szCs w:val="30"/>
              </w:rPr>
              <w:t>9</w:t>
            </w:r>
          </w:p>
        </w:tc>
      </w:tr>
      <w:tr w:rsidR="007D097E" w:rsidRPr="00DB4924" w14:paraId="6C2E6FC6" w14:textId="77777777" w:rsidTr="00C1115B">
        <w:tc>
          <w:tcPr>
            <w:tcW w:w="3150" w:type="dxa"/>
          </w:tcPr>
          <w:p w14:paraId="0F90EEE0" w14:textId="77777777" w:rsidR="007D097E" w:rsidRPr="00877383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73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4628B35C" w14:textId="77777777" w:rsidR="007D097E" w:rsidRPr="00877383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759BCD" w14:textId="54A2D087" w:rsidR="007D097E" w:rsidRPr="00877383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10,334</w:t>
            </w:r>
          </w:p>
        </w:tc>
        <w:tc>
          <w:tcPr>
            <w:tcW w:w="1535" w:type="dxa"/>
            <w:vAlign w:val="center"/>
          </w:tcPr>
          <w:p w14:paraId="14E6D6F9" w14:textId="77777777" w:rsidR="007D097E" w:rsidRPr="00877383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76D1DD94" w14:textId="77777777" w:rsidR="007D097E" w:rsidRPr="00877383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D097E" w:rsidRPr="00DB4924" w14:paraId="40E5FCF0" w14:textId="77777777" w:rsidTr="00C1115B">
        <w:tc>
          <w:tcPr>
            <w:tcW w:w="3150" w:type="dxa"/>
          </w:tcPr>
          <w:p w14:paraId="6210A231" w14:textId="0F3C4C08" w:rsidR="007D097E" w:rsidRPr="00BB18B2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  <w:vAlign w:val="center"/>
          </w:tcPr>
          <w:p w14:paraId="332B16E1" w14:textId="77777777" w:rsidR="007D097E" w:rsidRPr="00BB18B2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71990DB" w14:textId="77777777" w:rsidR="007D097E" w:rsidRPr="00BB18B2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4AD6D03D" w14:textId="77777777" w:rsidR="007D097E" w:rsidRPr="00BB18B2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2DFF9438" w14:textId="77777777" w:rsidR="007D097E" w:rsidRPr="00BB18B2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D097E" w:rsidRPr="00DB4924" w14:paraId="2F5AB7CE" w14:textId="77777777" w:rsidTr="00C1115B">
        <w:tc>
          <w:tcPr>
            <w:tcW w:w="3150" w:type="dxa"/>
            <w:hideMark/>
          </w:tcPr>
          <w:p w14:paraId="52255FCC" w14:textId="77777777" w:rsidR="007D097E" w:rsidRPr="00BB18B2" w:rsidRDefault="007D097E" w:rsidP="007D097E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7ED9026D" w14:textId="77777777" w:rsidR="007D097E" w:rsidRPr="00BB18B2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3F1053" w14:textId="77777777" w:rsidR="007D097E" w:rsidRPr="00BB18B2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C621C64" w14:textId="77777777" w:rsidR="007D097E" w:rsidRPr="00BB18B2" w:rsidRDefault="007D097E" w:rsidP="007D097E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AE7F2CE" w14:textId="77777777" w:rsidR="007D097E" w:rsidRPr="00BB18B2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97E" w:rsidRPr="00DB4924" w14:paraId="6A6F04EF" w14:textId="77777777" w:rsidTr="00C1115B">
        <w:tc>
          <w:tcPr>
            <w:tcW w:w="3150" w:type="dxa"/>
            <w:hideMark/>
          </w:tcPr>
          <w:p w14:paraId="464A3420" w14:textId="77777777" w:rsidR="007D097E" w:rsidRPr="00BB18B2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27BE84BF" w14:textId="51980001" w:rsidR="007D097E" w:rsidRPr="00BB18B2" w:rsidRDefault="007D097E" w:rsidP="007D097E">
            <w:pPr>
              <w:pStyle w:val="BodyText"/>
              <w:tabs>
                <w:tab w:val="clear" w:pos="680"/>
                <w:tab w:val="clear" w:pos="907"/>
                <w:tab w:val="left" w:pos="700"/>
                <w:tab w:val="left" w:pos="974"/>
              </w:tabs>
              <w:spacing w:after="0"/>
              <w:ind w:right="-20" w:hanging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  <w:p w14:paraId="52F7540D" w14:textId="77777777" w:rsidR="007D097E" w:rsidRPr="00BB18B2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5604731" w14:textId="580FAC90" w:rsidR="007D097E" w:rsidRPr="00BB18B2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1535" w:type="dxa"/>
          </w:tcPr>
          <w:p w14:paraId="09982627" w14:textId="77777777" w:rsidR="007D097E" w:rsidRPr="00BB18B2" w:rsidRDefault="007D097E" w:rsidP="007D097E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2BC5C00B" w14:textId="77777777" w:rsidR="007D097E" w:rsidRPr="00BB18B2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2CFC69AE" w14:textId="60A0F690" w:rsidR="007D097E" w:rsidRPr="00BB18B2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และเดือนสิงหาคม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7D097E" w:rsidRPr="00DB4924" w14:paraId="3D496FB2" w14:textId="77777777" w:rsidTr="00C1115B">
        <w:tc>
          <w:tcPr>
            <w:tcW w:w="3150" w:type="dxa"/>
            <w:hideMark/>
          </w:tcPr>
          <w:p w14:paraId="68547DBB" w14:textId="77777777" w:rsidR="007D097E" w:rsidRPr="00BB18B2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0C684C86" w14:textId="77777777" w:rsidR="007D097E" w:rsidRPr="00BB18B2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184C5F23" w14:textId="77777777" w:rsidR="007D097E" w:rsidRPr="00BB18B2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4,632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44EA8CDE" w14:textId="77777777" w:rsidR="007D097E" w:rsidRPr="00BB18B2" w:rsidRDefault="007D097E" w:rsidP="007D097E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B019A" w14:textId="3F8E4D16" w:rsidR="007D097E" w:rsidRPr="00BB18B2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1535" w:type="dxa"/>
            <w:hideMark/>
          </w:tcPr>
          <w:p w14:paraId="0DE972CD" w14:textId="44622231" w:rsidR="007D097E" w:rsidRPr="00BB18B2" w:rsidRDefault="007D097E" w:rsidP="007D097E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3E116B2D" w14:textId="2419C17C" w:rsidR="007D097E" w:rsidRPr="00BB18B2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12 </w:t>
            </w:r>
            <w:r w:rsidRPr="00BB18B2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ปี ตั้งแต่</w:t>
            </w:r>
            <w:r w:rsidRPr="00353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เดือนพฤศจิกายน </w:t>
            </w:r>
            <w:r w:rsidRPr="003537D1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3537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ถึงเดือนพฤศจิกายน </w:t>
            </w:r>
            <w:r w:rsidRPr="003537D1">
              <w:rPr>
                <w:rFonts w:asciiTheme="majorBidi" w:hAnsiTheme="majorBidi" w:cstheme="majorBidi"/>
                <w:sz w:val="30"/>
                <w:szCs w:val="30"/>
              </w:rPr>
              <w:t>2575</w:t>
            </w:r>
          </w:p>
        </w:tc>
      </w:tr>
      <w:tr w:rsidR="007D097E" w:rsidRPr="00DB4924" w14:paraId="593F7156" w14:textId="77777777" w:rsidTr="00C1115B">
        <w:tc>
          <w:tcPr>
            <w:tcW w:w="3150" w:type="dxa"/>
          </w:tcPr>
          <w:p w14:paraId="454ECB0B" w14:textId="77777777" w:rsidR="007D097E" w:rsidRPr="00BB18B2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7AD0347E" w14:textId="77777777" w:rsidR="007D097E" w:rsidRPr="00BB18B2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207ABB43" w14:textId="72F7D443" w:rsidR="007D097E" w:rsidRPr="00BB18B2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6ECBFD" w14:textId="29E72D2B" w:rsidR="007D097E" w:rsidRPr="00BB18B2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</w:rPr>
              <w:t>00</w:t>
            </w:r>
          </w:p>
          <w:p w14:paraId="789469CC" w14:textId="77777777" w:rsidR="007D097E" w:rsidRPr="00BB18B2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0AB9C7C" w14:textId="16E94A81" w:rsidR="007D097E" w:rsidRPr="00BB18B2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1,173</w:t>
            </w:r>
          </w:p>
        </w:tc>
        <w:tc>
          <w:tcPr>
            <w:tcW w:w="1535" w:type="dxa"/>
            <w:hideMark/>
          </w:tcPr>
          <w:p w14:paraId="029F381D" w14:textId="1092A50D" w:rsidR="007D097E" w:rsidRPr="00BB18B2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</w:t>
            </w:r>
            <w:r w:rsidRPr="00BB18B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ลบด้วยอัตราร้อยละคงที่และ</w:t>
            </w:r>
            <w:r w:rsidR="00B541AF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BB18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BB18B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313855C7" w14:textId="17F601F7" w:rsidR="007D097E" w:rsidRPr="00BB18B2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BB18B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เดือนธันวาคม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="007A3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และเดือน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</w:t>
            </w:r>
            <w:r w:rsidRPr="00BB18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คม </w:t>
            </w:r>
            <w:r w:rsidRPr="00BB18B2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D097E" w:rsidRPr="00DB4924" w14:paraId="42F21521" w14:textId="77777777" w:rsidTr="007A3A6D">
        <w:trPr>
          <w:trHeight w:val="1244"/>
        </w:trPr>
        <w:tc>
          <w:tcPr>
            <w:tcW w:w="3150" w:type="dxa"/>
            <w:hideMark/>
          </w:tcPr>
          <w:p w14:paraId="611BA97B" w14:textId="25A45FF9" w:rsidR="007D097E" w:rsidRPr="0010304C" w:rsidRDefault="007D097E" w:rsidP="007A3A6D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>RATCH-Australia</w:t>
            </w:r>
            <w:r w:rsidRPr="001030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Gas (Holdings)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030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>Pty Ltd</w:t>
            </w:r>
          </w:p>
          <w:p w14:paraId="7D41B0E4" w14:textId="77777777" w:rsidR="007D097E" w:rsidRPr="0010304C" w:rsidRDefault="007D097E" w:rsidP="007A3A6D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0304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(บริษัทย่อยของ บริษัท ราช-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0304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10304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ออสเตรเลีย คอร์ปอเรชั่น </w:t>
            </w:r>
            <w:r w:rsidRPr="007A3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จำกัด</w:t>
            </w:r>
            <w:r w:rsidRPr="0010304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C2C1988" w14:textId="77777777" w:rsidR="007D097E" w:rsidRPr="0010304C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197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2DC563E" w14:textId="0EE75E17" w:rsidR="007D097E" w:rsidRPr="0010304C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2,808</w:t>
            </w:r>
          </w:p>
        </w:tc>
        <w:tc>
          <w:tcPr>
            <w:tcW w:w="1535" w:type="dxa"/>
          </w:tcPr>
          <w:p w14:paraId="79E54836" w14:textId="77777777" w:rsidR="007D097E" w:rsidRPr="0010304C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C102897" w14:textId="1890D16E" w:rsidR="007D097E" w:rsidRPr="0010304C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ตั้งแต่เดือ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นเมษายน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6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3</w:t>
            </w:r>
          </w:p>
        </w:tc>
      </w:tr>
      <w:tr w:rsidR="007D097E" w:rsidRPr="00DB4924" w14:paraId="6CBB258E" w14:textId="77777777" w:rsidTr="00C1115B">
        <w:tc>
          <w:tcPr>
            <w:tcW w:w="3150" w:type="dxa"/>
          </w:tcPr>
          <w:p w14:paraId="5C215898" w14:textId="34D3AFE8" w:rsidR="007D097E" w:rsidRPr="0010304C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Holdings) Pty Ltd  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0650B59C" w14:textId="77777777" w:rsidR="007D097E" w:rsidRPr="0010304C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6153D4D9" w14:textId="77777777" w:rsidR="007D097E" w:rsidRPr="0010304C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0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681964FE" w14:textId="77777777" w:rsidR="007D097E" w:rsidRPr="0010304C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10304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31444E26" w14:textId="177FEF23" w:rsidR="007D097E" w:rsidRPr="0010304C" w:rsidRDefault="007D097E" w:rsidP="004A3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9,162</w:t>
            </w:r>
          </w:p>
        </w:tc>
        <w:tc>
          <w:tcPr>
            <w:tcW w:w="1535" w:type="dxa"/>
          </w:tcPr>
          <w:p w14:paraId="2476D489" w14:textId="77777777" w:rsidR="007D097E" w:rsidRPr="0010304C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0304C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10304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7DC43F3E" w14:textId="77777777" w:rsidR="007D097E" w:rsidRPr="0010304C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10304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2570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Pr="0010304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7D097E" w:rsidRPr="00DB4924" w14:paraId="087B2BC2" w14:textId="77777777" w:rsidTr="00C1115B">
        <w:tc>
          <w:tcPr>
            <w:tcW w:w="3150" w:type="dxa"/>
            <w:vAlign w:val="bottom"/>
          </w:tcPr>
          <w:p w14:paraId="629CB87D" w14:textId="77777777" w:rsidR="007D097E" w:rsidRPr="00424FCF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315E6FA6" w14:textId="6142079F" w:rsidR="007D097E" w:rsidRPr="00424FCF" w:rsidRDefault="008D3ED6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990" w:type="dxa"/>
          </w:tcPr>
          <w:p w14:paraId="0EEDFDC9" w14:textId="004B0CC0" w:rsidR="007D097E" w:rsidRPr="00424FCF" w:rsidRDefault="008D3ED6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4,269</w:t>
            </w:r>
          </w:p>
        </w:tc>
        <w:tc>
          <w:tcPr>
            <w:tcW w:w="1535" w:type="dxa"/>
          </w:tcPr>
          <w:p w14:paraId="5B2DD0A0" w14:textId="4F807ABB" w:rsidR="007D097E" w:rsidRPr="00424FCF" w:rsidRDefault="008D3ED6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07A96458" w14:textId="39D5A2DC" w:rsidR="007D097E" w:rsidRPr="00424FCF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8F1F14" w:rsidRPr="008F1F14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D097E" w:rsidRPr="00DB4924" w14:paraId="45C94A90" w14:textId="77777777" w:rsidTr="00C1115B">
        <w:tc>
          <w:tcPr>
            <w:tcW w:w="3150" w:type="dxa"/>
            <w:vAlign w:val="bottom"/>
          </w:tcPr>
          <w:p w14:paraId="784A7642" w14:textId="77777777" w:rsidR="007D097E" w:rsidRPr="00424FCF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BA7B870" w14:textId="77777777" w:rsidR="007D097E" w:rsidRPr="00424FCF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4C5B8145" w14:textId="77777777" w:rsidR="007D097E" w:rsidRPr="00424FCF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D7B1313" w14:textId="0EF148A1" w:rsidR="007D097E" w:rsidRPr="00424FCF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2597A608" w14:textId="08C54212" w:rsidR="007D097E" w:rsidRPr="00424FCF" w:rsidRDefault="008D3ED6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เดือนเมษายน </w:t>
            </w:r>
            <w:r w:rsidRPr="00424FCF">
              <w:rPr>
                <w:rFonts w:asciiTheme="majorBidi" w:hAnsiTheme="majorBidi" w:cstheme="majorBidi" w:hint="cs"/>
                <w:sz w:val="30"/>
                <w:szCs w:val="30"/>
              </w:rPr>
              <w:t>2572</w:t>
            </w:r>
          </w:p>
        </w:tc>
      </w:tr>
      <w:tr w:rsidR="007D097E" w:rsidRPr="00DB4924" w14:paraId="15F3D369" w14:textId="77777777" w:rsidTr="00C1115B">
        <w:tc>
          <w:tcPr>
            <w:tcW w:w="3150" w:type="dxa"/>
          </w:tcPr>
          <w:p w14:paraId="563E3EFE" w14:textId="77777777" w:rsidR="007D097E" w:rsidRPr="00424FCF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037775" w14:textId="77777777" w:rsidR="007D097E" w:rsidRPr="00424FCF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90A8D88" w14:textId="77777777" w:rsidR="007D097E" w:rsidRPr="00424FCF" w:rsidRDefault="007D097E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4E485EE" w14:textId="597C0328" w:rsidR="007D097E" w:rsidRPr="00424FCF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6DF2C81C" w14:textId="1284542E" w:rsidR="007D097E" w:rsidRPr="00424FCF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7D097E" w:rsidRPr="00DB4924" w14:paraId="51A1AEAE" w14:textId="77777777" w:rsidTr="00C1115B">
        <w:tc>
          <w:tcPr>
            <w:tcW w:w="3150" w:type="dxa"/>
          </w:tcPr>
          <w:p w14:paraId="51FE8A17" w14:textId="21086335" w:rsidR="007D097E" w:rsidRPr="00424FCF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RATCH - LGWF Finco Pty Ltd </w:t>
            </w:r>
          </w:p>
          <w:p w14:paraId="1E4662DD" w14:textId="1D498688" w:rsidR="007D097E" w:rsidRPr="00424FCF" w:rsidRDefault="007D097E" w:rsidP="00B149F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บริษัทย่อยของ บริษัท ราช-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br/>
            </w:r>
            <w:r w:rsidRPr="00424FCF">
              <w:rPr>
                <w:rFonts w:asciiTheme="majorBidi" w:hAnsiTheme="majorBidi" w:cstheme="majorBidi" w:hint="cs"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0D4B7F9F" w14:textId="77777777" w:rsidR="007D097E" w:rsidRPr="00424FCF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46BA73E" w14:textId="325C23AB" w:rsidR="007D097E" w:rsidRPr="00424FCF" w:rsidRDefault="008D3ED6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6,498</w:t>
            </w:r>
          </w:p>
        </w:tc>
        <w:tc>
          <w:tcPr>
            <w:tcW w:w="1535" w:type="dxa"/>
          </w:tcPr>
          <w:p w14:paraId="50FBBD01" w14:textId="77777777" w:rsidR="007D097E" w:rsidRPr="00424FCF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48EB424" w14:textId="77777777" w:rsidR="007D097E" w:rsidRPr="00424FCF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เดือนเมษายน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FE0F57" w:rsidRPr="00DB4924" w14:paraId="0C94BF30" w14:textId="77777777" w:rsidTr="00C1115B">
        <w:tc>
          <w:tcPr>
            <w:tcW w:w="3150" w:type="dxa"/>
          </w:tcPr>
          <w:p w14:paraId="76E360DC" w14:textId="77777777" w:rsidR="00FE0F57" w:rsidRPr="00424FCF" w:rsidRDefault="00FE0F57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07C373" w14:textId="77777777" w:rsidR="00FE0F57" w:rsidRPr="00424FCF" w:rsidRDefault="00FE0F57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E1B911" w14:textId="77777777" w:rsidR="00FE0F57" w:rsidRDefault="00FE0F57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E85940D" w14:textId="77777777" w:rsidR="00FE0F57" w:rsidRPr="00424FCF" w:rsidRDefault="00FE0F57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58D6627" w14:textId="77777777" w:rsidR="00FE0F57" w:rsidRPr="00424FCF" w:rsidRDefault="00FE0F57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0F57" w:rsidRPr="00DB4924" w14:paraId="3C577635" w14:textId="77777777" w:rsidTr="00C1115B">
        <w:tc>
          <w:tcPr>
            <w:tcW w:w="3150" w:type="dxa"/>
          </w:tcPr>
          <w:p w14:paraId="26F5908C" w14:textId="77777777" w:rsidR="00FE0F57" w:rsidRPr="00424FCF" w:rsidRDefault="00FE0F57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B71E7B" w14:textId="77777777" w:rsidR="00FE0F57" w:rsidRPr="00424FCF" w:rsidRDefault="00FE0F57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9236F" w14:textId="77777777" w:rsidR="00FE0F57" w:rsidRDefault="00FE0F57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8712F7E" w14:textId="77777777" w:rsidR="00FE0F57" w:rsidRPr="00424FCF" w:rsidRDefault="00FE0F57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937CA45" w14:textId="77777777" w:rsidR="00FE0F57" w:rsidRPr="00424FCF" w:rsidRDefault="00FE0F57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0F57" w:rsidRPr="00DB4924" w14:paraId="722B8FB8" w14:textId="77777777" w:rsidTr="00C1115B">
        <w:tc>
          <w:tcPr>
            <w:tcW w:w="3150" w:type="dxa"/>
          </w:tcPr>
          <w:p w14:paraId="2030C390" w14:textId="77777777" w:rsidR="00FE0F57" w:rsidRPr="00424FCF" w:rsidRDefault="00FE0F57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CB2D07" w14:textId="77777777" w:rsidR="00FE0F57" w:rsidRPr="00424FCF" w:rsidRDefault="00FE0F57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8B247B" w14:textId="77777777" w:rsidR="00FE0F57" w:rsidRDefault="00FE0F57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F0372B4" w14:textId="77777777" w:rsidR="00FE0F57" w:rsidRPr="00424FCF" w:rsidRDefault="00FE0F57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2542C13" w14:textId="77777777" w:rsidR="00FE0F57" w:rsidRPr="00424FCF" w:rsidRDefault="00FE0F57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0F57" w:rsidRPr="00DB4924" w14:paraId="0A138144" w14:textId="77777777" w:rsidTr="00C1115B">
        <w:tc>
          <w:tcPr>
            <w:tcW w:w="3150" w:type="dxa"/>
          </w:tcPr>
          <w:p w14:paraId="5181323E" w14:textId="282A4ED7" w:rsidR="00FE0F57" w:rsidRPr="00FE0F57" w:rsidRDefault="00FE0F57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0F5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64715990" w14:textId="77777777" w:rsidR="00FE0F57" w:rsidRPr="00424FCF" w:rsidRDefault="00FE0F57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85D428" w14:textId="77777777" w:rsidR="00FE0F57" w:rsidRDefault="00FE0F57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829037D" w14:textId="77777777" w:rsidR="00FE0F57" w:rsidRPr="00424FCF" w:rsidRDefault="00FE0F57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87776C1" w14:textId="77777777" w:rsidR="00FE0F57" w:rsidRPr="00424FCF" w:rsidRDefault="00FE0F57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0F57" w:rsidRPr="00DB4924" w14:paraId="4333A9BC" w14:textId="77777777" w:rsidTr="00C1115B">
        <w:tc>
          <w:tcPr>
            <w:tcW w:w="3150" w:type="dxa"/>
          </w:tcPr>
          <w:p w14:paraId="4B48AA49" w14:textId="19F303BF" w:rsidR="00FE0F57" w:rsidRPr="00FE0F57" w:rsidRDefault="00FE0F57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F5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3DB99E6B" w14:textId="77777777" w:rsidR="00FE0F57" w:rsidRPr="00424FCF" w:rsidRDefault="00FE0F57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F37EE" w14:textId="77777777" w:rsidR="00FE0F57" w:rsidRDefault="00FE0F57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1E115CC3" w14:textId="77777777" w:rsidR="00FE0F57" w:rsidRPr="00424FCF" w:rsidRDefault="00FE0F57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B205A44" w14:textId="77777777" w:rsidR="00FE0F57" w:rsidRPr="00424FCF" w:rsidRDefault="00FE0F57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097E" w:rsidRPr="00424FCF" w14:paraId="0F326499" w14:textId="77777777" w:rsidTr="00C1115B">
        <w:tc>
          <w:tcPr>
            <w:tcW w:w="3150" w:type="dxa"/>
            <w:hideMark/>
          </w:tcPr>
          <w:p w14:paraId="71D61AA2" w14:textId="77777777" w:rsidR="007D097E" w:rsidRPr="00424FCF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Lao Cai Renewable Energy (Vietnam) Joint Stock Company</w:t>
            </w:r>
          </w:p>
          <w:p w14:paraId="3DC8A5F3" w14:textId="77777777" w:rsidR="007D097E" w:rsidRPr="00424FCF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    </w:t>
            </w:r>
          </w:p>
          <w:p w14:paraId="071B3207" w14:textId="69D130B0" w:rsidR="007D097E" w:rsidRPr="00424FCF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B.V.)</w:t>
            </w:r>
          </w:p>
        </w:tc>
        <w:tc>
          <w:tcPr>
            <w:tcW w:w="1350" w:type="dxa"/>
            <w:hideMark/>
          </w:tcPr>
          <w:p w14:paraId="395AF27D" w14:textId="77777777" w:rsidR="007D097E" w:rsidRPr="00424FCF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711564DF" w14:textId="77777777" w:rsidR="007D097E" w:rsidRPr="00424FCF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5CCBB971" w14:textId="77777777" w:rsidR="007D097E" w:rsidRPr="00424FCF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E961CC3" w14:textId="5C21F599" w:rsidR="007D097E" w:rsidRPr="00424FCF" w:rsidRDefault="008D3ED6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535" w:type="dxa"/>
            <w:hideMark/>
          </w:tcPr>
          <w:p w14:paraId="2FDA3038" w14:textId="77777777" w:rsidR="007D097E" w:rsidRPr="00424FCF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5" w:type="dxa"/>
            <w:hideMark/>
          </w:tcPr>
          <w:p w14:paraId="6078A3D7" w14:textId="77777777" w:rsidR="007D097E" w:rsidRPr="00424FCF" w:rsidRDefault="007D097E" w:rsidP="007D097E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7D097E" w:rsidRPr="00E82256" w14:paraId="2719A12D" w14:textId="77777777" w:rsidTr="00C1115B">
        <w:tc>
          <w:tcPr>
            <w:tcW w:w="3150" w:type="dxa"/>
          </w:tcPr>
          <w:p w14:paraId="1B49EDDE" w14:textId="01F24BAE" w:rsidR="007D097E" w:rsidRPr="00E82256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225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 ราช เอ็นเนอร์จี ระยอง จำกัด</w:t>
            </w:r>
            <w:r w:rsidRPr="00E8225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E8225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</w:p>
          <w:p w14:paraId="239B5326" w14:textId="09D3A7FA" w:rsidR="007D097E" w:rsidRPr="00E82256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D1A981" w14:textId="77777777" w:rsidR="007D097E" w:rsidRPr="00225B8E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B8E"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  <w:p w14:paraId="3E608564" w14:textId="77777777" w:rsidR="007D097E" w:rsidRPr="00225B8E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B8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17EA2AC4" w14:textId="5AA32191" w:rsidR="007D097E" w:rsidRPr="00225B8E" w:rsidRDefault="008D3ED6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25B8E">
              <w:rPr>
                <w:rFonts w:asciiTheme="majorBidi" w:hAnsiTheme="majorBidi" w:cstheme="majorBidi"/>
                <w:sz w:val="30"/>
                <w:szCs w:val="30"/>
              </w:rPr>
              <w:t>2,784</w:t>
            </w:r>
          </w:p>
        </w:tc>
        <w:tc>
          <w:tcPr>
            <w:tcW w:w="1535" w:type="dxa"/>
          </w:tcPr>
          <w:p w14:paraId="0D776817" w14:textId="77777777" w:rsidR="007D097E" w:rsidRPr="00225B8E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5B8E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proofErr w:type="gramStart"/>
            <w:r w:rsidRPr="00225B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225B8E">
              <w:rPr>
                <w:rFonts w:asciiTheme="majorBidi" w:hAnsiTheme="majorBidi" w:cstheme="majorBidi"/>
                <w:sz w:val="30"/>
                <w:szCs w:val="30"/>
              </w:rPr>
              <w:t xml:space="preserve"> Fallback</w:t>
            </w:r>
            <w:proofErr w:type="gramEnd"/>
            <w:r w:rsidRPr="00225B8E">
              <w:rPr>
                <w:rFonts w:asciiTheme="majorBidi" w:hAnsiTheme="majorBidi" w:cstheme="majorBidi"/>
                <w:sz w:val="30"/>
                <w:szCs w:val="30"/>
              </w:rPr>
              <w:t xml:space="preserve"> Rate (THBFIX) </w:t>
            </w:r>
          </w:p>
        </w:tc>
        <w:tc>
          <w:tcPr>
            <w:tcW w:w="2425" w:type="dxa"/>
          </w:tcPr>
          <w:p w14:paraId="38E0E763" w14:textId="6C260C35" w:rsidR="007D097E" w:rsidRPr="00225B8E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B8E">
              <w:rPr>
                <w:rFonts w:asciiTheme="majorBidi" w:hAnsiTheme="majorBidi"/>
                <w:sz w:val="30"/>
                <w:szCs w:val="30"/>
                <w:cs/>
              </w:rPr>
              <w:t xml:space="preserve">รายไตรมาสตั้งแต่เดือนธันวาคม </w:t>
            </w:r>
            <w:r w:rsidRPr="00225B8E">
              <w:rPr>
                <w:rFonts w:asciiTheme="majorBidi" w:hAnsiTheme="majorBidi"/>
                <w:sz w:val="30"/>
                <w:szCs w:val="30"/>
              </w:rPr>
              <w:t>2565</w:t>
            </w:r>
            <w:r w:rsidRPr="00225B8E">
              <w:rPr>
                <w:rFonts w:asciiTheme="majorBidi" w:hAnsiTheme="majorBidi"/>
                <w:sz w:val="30"/>
                <w:szCs w:val="30"/>
                <w:cs/>
              </w:rPr>
              <w:t xml:space="preserve"> ถึงเดือนมีนาคม </w:t>
            </w:r>
            <w:r w:rsidRPr="00225B8E">
              <w:rPr>
                <w:rFonts w:asciiTheme="majorBidi" w:hAnsiTheme="majorBidi"/>
                <w:sz w:val="30"/>
                <w:szCs w:val="30"/>
              </w:rPr>
              <w:t>2583</w:t>
            </w:r>
          </w:p>
        </w:tc>
      </w:tr>
      <w:tr w:rsidR="007D097E" w:rsidRPr="00DB4924" w14:paraId="0EDCC234" w14:textId="77777777" w:rsidTr="00324A6F">
        <w:trPr>
          <w:trHeight w:val="1415"/>
        </w:trPr>
        <w:tc>
          <w:tcPr>
            <w:tcW w:w="3150" w:type="dxa"/>
            <w:hideMark/>
          </w:tcPr>
          <w:p w14:paraId="77849736" w14:textId="77777777" w:rsidR="007D097E" w:rsidRPr="00424FCF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424FCF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24FCF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34A9E3AF" w14:textId="77777777" w:rsidR="007D097E" w:rsidRPr="00424FCF" w:rsidRDefault="007D097E" w:rsidP="007D097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424FCF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424F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74908E28" w14:textId="77777777" w:rsidR="007D097E" w:rsidRPr="00424FCF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68AA8FB6" w14:textId="77777777" w:rsidR="007D097E" w:rsidRPr="00424FCF" w:rsidRDefault="007D097E" w:rsidP="007D097E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72582AA1" w14:textId="495AA127" w:rsidR="007D097E" w:rsidRPr="00424FCF" w:rsidRDefault="008D3ED6" w:rsidP="007D09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4,760</w:t>
            </w:r>
          </w:p>
        </w:tc>
        <w:tc>
          <w:tcPr>
            <w:tcW w:w="1535" w:type="dxa"/>
            <w:hideMark/>
          </w:tcPr>
          <w:p w14:paraId="3B6869CF" w14:textId="77777777" w:rsidR="007D097E" w:rsidRPr="00424FCF" w:rsidRDefault="007D097E" w:rsidP="007D097E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2FB005D6" w14:textId="77777777" w:rsidR="007D097E" w:rsidRPr="00424FCF" w:rsidRDefault="007D097E" w:rsidP="007D097E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424F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424FCF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8D3ED6" w:rsidRPr="00DB4924" w14:paraId="6CF12618" w14:textId="77777777" w:rsidTr="005638DD">
        <w:trPr>
          <w:trHeight w:val="830"/>
        </w:trPr>
        <w:tc>
          <w:tcPr>
            <w:tcW w:w="3150" w:type="dxa"/>
          </w:tcPr>
          <w:p w14:paraId="487027C5" w14:textId="62C02A41" w:rsidR="008D3ED6" w:rsidRPr="00424FCF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2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1350" w:type="dxa"/>
          </w:tcPr>
          <w:p w14:paraId="0121DCC1" w14:textId="77777777" w:rsidR="008D3ED6" w:rsidRPr="00C26995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15,350</w:t>
            </w:r>
          </w:p>
          <w:p w14:paraId="11B293D9" w14:textId="0B1E8320" w:rsidR="008D3ED6" w:rsidRPr="00424FCF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0ADEB929" w14:textId="6A928F8C" w:rsidR="008D3ED6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12,966</w:t>
            </w:r>
          </w:p>
        </w:tc>
        <w:tc>
          <w:tcPr>
            <w:tcW w:w="1535" w:type="dxa"/>
          </w:tcPr>
          <w:p w14:paraId="1D721EC2" w14:textId="0972EF4B" w:rsidR="008D3ED6" w:rsidRPr="00424FCF" w:rsidRDefault="008D3ED6" w:rsidP="008D3ED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THOR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บวกด้วย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3E12A92E" w14:textId="1952C2CA" w:rsidR="008D3ED6" w:rsidRPr="00424FCF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C26995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2587</w:t>
            </w:r>
          </w:p>
        </w:tc>
      </w:tr>
      <w:tr w:rsidR="008D3ED6" w:rsidRPr="00DB4924" w14:paraId="5A338463" w14:textId="77777777" w:rsidTr="005638DD">
        <w:trPr>
          <w:trHeight w:val="902"/>
        </w:trPr>
        <w:tc>
          <w:tcPr>
            <w:tcW w:w="3150" w:type="dxa"/>
          </w:tcPr>
          <w:p w14:paraId="5823C00A" w14:textId="17077380" w:rsidR="008D3ED6" w:rsidRPr="00424FCF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A242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1350" w:type="dxa"/>
          </w:tcPr>
          <w:p w14:paraId="6E8B1499" w14:textId="13E6A27F" w:rsidR="008D3ED6" w:rsidRPr="00424FCF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350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8A23108" w14:textId="13F134EA" w:rsidR="008D3ED6" w:rsidRDefault="008D3ED6" w:rsidP="004A3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9,929</w:t>
            </w:r>
          </w:p>
        </w:tc>
        <w:tc>
          <w:tcPr>
            <w:tcW w:w="1535" w:type="dxa"/>
          </w:tcPr>
          <w:p w14:paraId="313FFF10" w14:textId="726B039E" w:rsidR="008D3ED6" w:rsidRPr="00424FCF" w:rsidRDefault="008D3ED6" w:rsidP="008D3ED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บวกด้วย</w:t>
            </w:r>
            <w:r w:rsidRPr="00C2699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7F28C5A7" w14:textId="0E76BEF2" w:rsidR="008D3ED6" w:rsidRPr="00424FCF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995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/>
                <w:sz w:val="30"/>
                <w:szCs w:val="30"/>
              </w:rPr>
              <w:t>2568</w:t>
            </w:r>
            <w:r w:rsidRPr="00C269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C26995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A77235">
              <w:rPr>
                <w:rFonts w:asciiTheme="majorBidi" w:hAnsiTheme="majorBidi" w:cstheme="majorBidi"/>
                <w:sz w:val="30"/>
                <w:szCs w:val="30"/>
              </w:rPr>
              <w:t>2587</w:t>
            </w:r>
          </w:p>
        </w:tc>
      </w:tr>
      <w:tr w:rsidR="008D3ED6" w:rsidRPr="00DB4924" w14:paraId="3D1D8E1F" w14:textId="77777777" w:rsidTr="0032749E">
        <w:tc>
          <w:tcPr>
            <w:tcW w:w="3150" w:type="dxa"/>
          </w:tcPr>
          <w:p w14:paraId="4613081A" w14:textId="77777777" w:rsidR="008D3ED6" w:rsidRPr="00424FCF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4F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32AA4A9" w14:textId="77777777" w:rsidR="008D3ED6" w:rsidRPr="00424FCF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BD1B7" w14:textId="58FBB930" w:rsidR="008D3ED6" w:rsidRPr="00424FCF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71,539</w:t>
            </w:r>
          </w:p>
        </w:tc>
        <w:tc>
          <w:tcPr>
            <w:tcW w:w="1535" w:type="dxa"/>
          </w:tcPr>
          <w:p w14:paraId="58A95004" w14:textId="77777777" w:rsidR="008D3ED6" w:rsidRPr="00424FCF" w:rsidRDefault="008D3ED6" w:rsidP="008D3ED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26F9114" w14:textId="77777777" w:rsidR="008D3ED6" w:rsidRPr="00DB492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8D3ED6" w:rsidRPr="00DB4924" w14:paraId="532AE739" w14:textId="77777777" w:rsidTr="00324A6F">
        <w:trPr>
          <w:trHeight w:val="551"/>
        </w:trPr>
        <w:tc>
          <w:tcPr>
            <w:tcW w:w="3150" w:type="dxa"/>
          </w:tcPr>
          <w:p w14:paraId="31E21DCB" w14:textId="77777777" w:rsidR="008D3ED6" w:rsidRPr="00A83C9D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83C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A83C9D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A83C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4A9DC91D" w14:textId="77777777" w:rsidR="008D3ED6" w:rsidRPr="00A83C9D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94B9B" w14:textId="0805669F" w:rsidR="008D3ED6" w:rsidRPr="00A83C9D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(585)</w:t>
            </w:r>
          </w:p>
        </w:tc>
        <w:tc>
          <w:tcPr>
            <w:tcW w:w="1535" w:type="dxa"/>
          </w:tcPr>
          <w:p w14:paraId="0B164CA2" w14:textId="77777777" w:rsidR="008D3ED6" w:rsidRPr="00A83C9D" w:rsidRDefault="008D3ED6" w:rsidP="008D3ED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18695BA" w14:textId="77777777" w:rsidR="008D3ED6" w:rsidRPr="00DB492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8D3ED6" w:rsidRPr="00DB4924" w14:paraId="76F6D67C" w14:textId="77777777" w:rsidTr="00324A6F">
        <w:trPr>
          <w:trHeight w:val="82"/>
        </w:trPr>
        <w:tc>
          <w:tcPr>
            <w:tcW w:w="3150" w:type="dxa"/>
          </w:tcPr>
          <w:p w14:paraId="2FF549DA" w14:textId="77777777" w:rsidR="008D3ED6" w:rsidRPr="00A83C9D" w:rsidRDefault="008D3ED6" w:rsidP="008D3ED6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701F095B" w14:textId="77777777" w:rsidR="008D3ED6" w:rsidRPr="00A83C9D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6EE1A" w14:textId="3F61D928" w:rsidR="008D3ED6" w:rsidRPr="00A83C9D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70,954</w:t>
            </w:r>
          </w:p>
        </w:tc>
        <w:tc>
          <w:tcPr>
            <w:tcW w:w="1535" w:type="dxa"/>
          </w:tcPr>
          <w:p w14:paraId="11D95A01" w14:textId="77777777" w:rsidR="008D3ED6" w:rsidRPr="00A83C9D" w:rsidRDefault="008D3ED6" w:rsidP="008D3ED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5A5E83E5" w14:textId="77777777" w:rsidR="008D3ED6" w:rsidRPr="00DB492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8D3ED6" w:rsidRPr="00DB4924" w14:paraId="2F0EF6A8" w14:textId="77777777" w:rsidTr="0032749E">
        <w:tc>
          <w:tcPr>
            <w:tcW w:w="3150" w:type="dxa"/>
          </w:tcPr>
          <w:p w14:paraId="768F3B45" w14:textId="77777777" w:rsidR="008D3ED6" w:rsidRPr="00A83C9D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A83C9D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A83C9D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6FE1B961" w14:textId="77777777" w:rsidR="008D3ED6" w:rsidRPr="00A83C9D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1AD0F" w14:textId="724D8D59" w:rsidR="008D3ED6" w:rsidRPr="00A83C9D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(13,406)</w:t>
            </w:r>
          </w:p>
        </w:tc>
        <w:tc>
          <w:tcPr>
            <w:tcW w:w="1535" w:type="dxa"/>
          </w:tcPr>
          <w:p w14:paraId="0CA8E4CE" w14:textId="77777777" w:rsidR="008D3ED6" w:rsidRPr="00A83C9D" w:rsidRDefault="008D3ED6" w:rsidP="008D3ED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65E69D5" w14:textId="77777777" w:rsidR="008D3ED6" w:rsidRPr="00DB492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8D3ED6" w:rsidRPr="00DB4924" w14:paraId="046E51A3" w14:textId="77777777" w:rsidTr="0032749E">
        <w:tc>
          <w:tcPr>
            <w:tcW w:w="3150" w:type="dxa"/>
            <w:hideMark/>
          </w:tcPr>
          <w:p w14:paraId="6C19628C" w14:textId="77777777" w:rsidR="008D3ED6" w:rsidRPr="00A83C9D" w:rsidRDefault="008D3ED6" w:rsidP="008D3ED6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24E674B2" w14:textId="77777777" w:rsidR="008D3ED6" w:rsidRPr="00A83C9D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17906E" w14:textId="7BF1B3C4" w:rsidR="008D3ED6" w:rsidRPr="00A83C9D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57,548</w:t>
            </w:r>
          </w:p>
        </w:tc>
        <w:tc>
          <w:tcPr>
            <w:tcW w:w="1535" w:type="dxa"/>
            <w:hideMark/>
          </w:tcPr>
          <w:p w14:paraId="7B0C958A" w14:textId="77777777" w:rsidR="008D3ED6" w:rsidRPr="00A83C9D" w:rsidRDefault="008D3ED6" w:rsidP="008D3ED6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2CD1B736" w14:textId="77777777" w:rsidR="008D3ED6" w:rsidRPr="00DB4924" w:rsidRDefault="008D3ED6" w:rsidP="008D3ED6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D3ED6" w:rsidRPr="00DB4924" w14:paraId="4881D83F" w14:textId="77777777" w:rsidTr="00324A6F">
        <w:trPr>
          <w:trHeight w:val="161"/>
        </w:trPr>
        <w:tc>
          <w:tcPr>
            <w:tcW w:w="3150" w:type="dxa"/>
          </w:tcPr>
          <w:p w14:paraId="173E847A" w14:textId="77777777" w:rsidR="008D3ED6" w:rsidRPr="00DB492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46D00E1" w14:textId="77777777" w:rsidR="008D3ED6" w:rsidRPr="00DB492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4C7994B" w14:textId="77777777" w:rsidR="008D3ED6" w:rsidRPr="00DB492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2850BF1E" w14:textId="77777777" w:rsidR="008D3ED6" w:rsidRPr="00DB492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3CC0B8E4" w14:textId="77777777" w:rsidR="008D3ED6" w:rsidRPr="00DB492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FE0F57" w:rsidRPr="00DB4924" w14:paraId="10D006FA" w14:textId="77777777" w:rsidTr="00324A6F">
        <w:trPr>
          <w:trHeight w:val="161"/>
        </w:trPr>
        <w:tc>
          <w:tcPr>
            <w:tcW w:w="3150" w:type="dxa"/>
          </w:tcPr>
          <w:p w14:paraId="572B7365" w14:textId="77777777" w:rsidR="00FE0F57" w:rsidRPr="00DB4924" w:rsidRDefault="00FE0F57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8F6CB53" w14:textId="77777777" w:rsidR="00FE0F57" w:rsidRPr="00DB4924" w:rsidRDefault="00FE0F57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E2FCA0" w14:textId="77777777" w:rsidR="00FE0F57" w:rsidRPr="00DB4924" w:rsidRDefault="00FE0F57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15027F49" w14:textId="77777777" w:rsidR="00FE0F57" w:rsidRPr="00DB4924" w:rsidRDefault="00FE0F57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1BD9E26C" w14:textId="77777777" w:rsidR="00FE0F57" w:rsidRPr="00DB4924" w:rsidRDefault="00FE0F57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FE0F57" w:rsidRPr="00DB4924" w14:paraId="00ED079C" w14:textId="77777777" w:rsidTr="00324A6F">
        <w:trPr>
          <w:trHeight w:val="161"/>
        </w:trPr>
        <w:tc>
          <w:tcPr>
            <w:tcW w:w="3150" w:type="dxa"/>
          </w:tcPr>
          <w:p w14:paraId="1081FABE" w14:textId="77777777" w:rsidR="00FE0F57" w:rsidRPr="00DB4924" w:rsidRDefault="00FE0F57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57D0A90" w14:textId="77777777" w:rsidR="00FE0F57" w:rsidRPr="00DB4924" w:rsidRDefault="00FE0F57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90B115B" w14:textId="77777777" w:rsidR="00FE0F57" w:rsidRPr="00DB4924" w:rsidRDefault="00FE0F57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08A577C6" w14:textId="77777777" w:rsidR="00FE0F57" w:rsidRPr="00DB4924" w:rsidRDefault="00FE0F57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4EF0A4BF" w14:textId="77777777" w:rsidR="00FE0F57" w:rsidRPr="00DB4924" w:rsidRDefault="00FE0F57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FE0F57" w:rsidRPr="00DB4924" w14:paraId="4DEB9066" w14:textId="77777777" w:rsidTr="00324A6F">
        <w:trPr>
          <w:trHeight w:val="161"/>
        </w:trPr>
        <w:tc>
          <w:tcPr>
            <w:tcW w:w="3150" w:type="dxa"/>
          </w:tcPr>
          <w:p w14:paraId="7E1F6B2D" w14:textId="77777777" w:rsidR="00FE0F57" w:rsidRPr="00DB4924" w:rsidRDefault="00FE0F57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65F9CCE" w14:textId="77777777" w:rsidR="00FE0F57" w:rsidRPr="00DB4924" w:rsidRDefault="00FE0F57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D0F3D43" w14:textId="77777777" w:rsidR="00FE0F57" w:rsidRPr="00DB4924" w:rsidRDefault="00FE0F57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7CAE168B" w14:textId="77777777" w:rsidR="00FE0F57" w:rsidRPr="00DB4924" w:rsidRDefault="00FE0F57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3DA3BF38" w14:textId="77777777" w:rsidR="00FE0F57" w:rsidRPr="00DB4924" w:rsidRDefault="00FE0F57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FE0F57" w:rsidRPr="00FE0F57" w14:paraId="103B8514" w14:textId="77777777" w:rsidTr="00324A6F">
        <w:trPr>
          <w:trHeight w:val="161"/>
        </w:trPr>
        <w:tc>
          <w:tcPr>
            <w:tcW w:w="3150" w:type="dxa"/>
          </w:tcPr>
          <w:p w14:paraId="3A0ED33D" w14:textId="77777777" w:rsidR="00FE0F57" w:rsidRPr="00FE0F57" w:rsidRDefault="00FE0F57" w:rsidP="008D3ED6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CA987C" w14:textId="77777777" w:rsidR="00FE0F57" w:rsidRPr="00FE0F57" w:rsidRDefault="00FE0F57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48B845" w14:textId="77777777" w:rsidR="00FE0F57" w:rsidRPr="00FE0F57" w:rsidRDefault="00FE0F57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5" w:type="dxa"/>
          </w:tcPr>
          <w:p w14:paraId="08D20623" w14:textId="77777777" w:rsidR="00FE0F57" w:rsidRPr="00FE0F57" w:rsidRDefault="00FE0F57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25" w:type="dxa"/>
          </w:tcPr>
          <w:p w14:paraId="7C4222BC" w14:textId="77777777" w:rsidR="00FE0F57" w:rsidRPr="00FE0F57" w:rsidRDefault="00FE0F57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</w:tr>
      <w:tr w:rsidR="00FE0F57" w:rsidRPr="00FE0F57" w14:paraId="2B36FAF9" w14:textId="77777777" w:rsidTr="00324A6F">
        <w:trPr>
          <w:trHeight w:val="161"/>
        </w:trPr>
        <w:tc>
          <w:tcPr>
            <w:tcW w:w="3150" w:type="dxa"/>
          </w:tcPr>
          <w:p w14:paraId="5CE0E7CF" w14:textId="3C846649" w:rsidR="00FE0F57" w:rsidRPr="00FE0F57" w:rsidRDefault="00FE0F57" w:rsidP="008D3ED6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E0F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3B29E05E" w14:textId="77777777" w:rsidR="00FE0F57" w:rsidRPr="00FE0F57" w:rsidRDefault="00FE0F57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914CC4" w14:textId="77777777" w:rsidR="00FE0F57" w:rsidRPr="00FE0F57" w:rsidRDefault="00FE0F57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5" w:type="dxa"/>
          </w:tcPr>
          <w:p w14:paraId="713AD424" w14:textId="77777777" w:rsidR="00FE0F57" w:rsidRPr="00FE0F57" w:rsidRDefault="00FE0F57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25" w:type="dxa"/>
          </w:tcPr>
          <w:p w14:paraId="78E95A37" w14:textId="77777777" w:rsidR="00FE0F57" w:rsidRPr="00FE0F57" w:rsidRDefault="00FE0F57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</w:tr>
      <w:tr w:rsidR="008D3ED6" w:rsidRPr="00DB4924" w14:paraId="4EDB3BE8" w14:textId="77777777" w:rsidTr="0032749E">
        <w:trPr>
          <w:trHeight w:val="275"/>
        </w:trPr>
        <w:tc>
          <w:tcPr>
            <w:tcW w:w="3150" w:type="dxa"/>
            <w:hideMark/>
          </w:tcPr>
          <w:p w14:paraId="3851C56D" w14:textId="77777777" w:rsidR="008D3ED6" w:rsidRPr="006D0E14" w:rsidRDefault="008D3ED6" w:rsidP="008D3ED6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340FA696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76A6FA" w14:textId="77777777" w:rsidR="008D3ED6" w:rsidRPr="006D0E1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7DF0A087" w14:textId="77777777" w:rsidR="008D3ED6" w:rsidRPr="006D0E1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134B67D6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3ED6" w:rsidRPr="00DB4924" w14:paraId="5DF9700C" w14:textId="77777777" w:rsidTr="0032749E">
        <w:trPr>
          <w:trHeight w:val="902"/>
        </w:trPr>
        <w:tc>
          <w:tcPr>
            <w:tcW w:w="3150" w:type="dxa"/>
            <w:hideMark/>
          </w:tcPr>
          <w:p w14:paraId="4B9611D7" w14:textId="77777777" w:rsidR="008D3ED6" w:rsidRPr="006D0E1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D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573747C9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7EC9CC52" w14:textId="77777777" w:rsidR="008D3ED6" w:rsidRPr="006D0E14" w:rsidRDefault="008D3ED6" w:rsidP="008D3ED6">
            <w:pPr>
              <w:pStyle w:val="BodyText"/>
              <w:spacing w:after="0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B071FB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D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2117E53" w14:textId="352E475F" w:rsidR="008D3ED6" w:rsidRPr="006D0E14" w:rsidRDefault="008F1F14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1F14">
              <w:rPr>
                <w:rFonts w:asciiTheme="majorBidi" w:hAnsiTheme="majorBidi" w:cstheme="majorBidi" w:hint="cs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242835AF" w14:textId="77777777" w:rsidR="008D3ED6" w:rsidRPr="006D0E1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35A0340C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</w:p>
        </w:tc>
      </w:tr>
      <w:tr w:rsidR="008D3ED6" w:rsidRPr="00DB4924" w14:paraId="724BC1C2" w14:textId="77777777" w:rsidTr="009A5548">
        <w:trPr>
          <w:trHeight w:val="359"/>
        </w:trPr>
        <w:tc>
          <w:tcPr>
            <w:tcW w:w="3150" w:type="dxa"/>
          </w:tcPr>
          <w:p w14:paraId="793B1AE8" w14:textId="3E8CDE41" w:rsidR="008D3ED6" w:rsidRPr="006D0E1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C9D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A83C9D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A83C9D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6B843CED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2239AC" w14:textId="05646F4D" w:rsidR="008D3ED6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1535" w:type="dxa"/>
          </w:tcPr>
          <w:p w14:paraId="7B0B52C6" w14:textId="77777777" w:rsidR="008D3ED6" w:rsidRPr="006D0E1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7C736738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ED6" w:rsidRPr="00DB4924" w14:paraId="43C7C88C" w14:textId="77777777" w:rsidTr="009A5548">
        <w:trPr>
          <w:trHeight w:val="379"/>
        </w:trPr>
        <w:tc>
          <w:tcPr>
            <w:tcW w:w="3150" w:type="dxa"/>
          </w:tcPr>
          <w:p w14:paraId="1B918977" w14:textId="3D372A92" w:rsidR="008D3ED6" w:rsidRPr="006D0E1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395365AF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70C10A" w14:textId="31193575" w:rsidR="008D3ED6" w:rsidRPr="007A3A6D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3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535" w:type="dxa"/>
          </w:tcPr>
          <w:p w14:paraId="33AA8E00" w14:textId="77777777" w:rsidR="008D3ED6" w:rsidRPr="006D0E1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31166906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38DD" w:rsidRPr="00DB4924" w14:paraId="7C608E4F" w14:textId="77777777" w:rsidTr="00C05D53">
        <w:trPr>
          <w:trHeight w:val="326"/>
        </w:trPr>
        <w:tc>
          <w:tcPr>
            <w:tcW w:w="3150" w:type="dxa"/>
          </w:tcPr>
          <w:p w14:paraId="78A78D6F" w14:textId="77777777" w:rsidR="005638DD" w:rsidRPr="00831E56" w:rsidRDefault="005638DD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4EE9D9F4" w14:textId="77777777" w:rsidR="005638DD" w:rsidRPr="00DB4924" w:rsidRDefault="005638DD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</w:tcPr>
          <w:p w14:paraId="7C5B3E94" w14:textId="77777777" w:rsidR="005638DD" w:rsidRPr="00DB4924" w:rsidRDefault="005638DD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5" w:type="dxa"/>
          </w:tcPr>
          <w:p w14:paraId="537CA4E8" w14:textId="77777777" w:rsidR="005638DD" w:rsidRPr="00DB4924" w:rsidRDefault="005638DD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425" w:type="dxa"/>
          </w:tcPr>
          <w:p w14:paraId="6FCF3CE8" w14:textId="77777777" w:rsidR="005638DD" w:rsidRPr="00DB4924" w:rsidRDefault="005638DD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</w:rPr>
            </w:pPr>
          </w:p>
        </w:tc>
      </w:tr>
      <w:tr w:rsidR="00C05D53" w:rsidRPr="00DB4924" w14:paraId="328C0D87" w14:textId="77777777" w:rsidTr="0032749E">
        <w:tc>
          <w:tcPr>
            <w:tcW w:w="3150" w:type="dxa"/>
          </w:tcPr>
          <w:p w14:paraId="525193FC" w14:textId="56BA8A9A" w:rsidR="00C05D53" w:rsidRPr="006D0E14" w:rsidRDefault="00C05D53" w:rsidP="00C05D53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1EA6FE18" w14:textId="77777777" w:rsidR="00C05D53" w:rsidRPr="006D0E14" w:rsidRDefault="00C05D53" w:rsidP="00C05D53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6EA681" w14:textId="77777777" w:rsidR="00C05D53" w:rsidRPr="006D0E14" w:rsidRDefault="00C05D53" w:rsidP="00C05D5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3AF656CA" w14:textId="77777777" w:rsidR="00C05D53" w:rsidRPr="006D0E14" w:rsidRDefault="00C05D53" w:rsidP="00C05D53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76C5881" w14:textId="77777777" w:rsidR="00C05D53" w:rsidRPr="006D0E14" w:rsidRDefault="00C05D53" w:rsidP="00C05D53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ED6" w:rsidRPr="00DB4924" w14:paraId="01472C51" w14:textId="77777777" w:rsidTr="0032749E">
        <w:trPr>
          <w:trHeight w:val="992"/>
        </w:trPr>
        <w:tc>
          <w:tcPr>
            <w:tcW w:w="3150" w:type="dxa"/>
            <w:hideMark/>
          </w:tcPr>
          <w:p w14:paraId="3C4A3745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063738B9" w14:textId="77777777" w:rsidR="008D3ED6" w:rsidRPr="006D0E1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F87BED7" w14:textId="43B8E1E3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  <w:p w14:paraId="65B10955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3BFE9CE" w14:textId="62977405" w:rsidR="008D3ED6" w:rsidRPr="006D0E14" w:rsidRDefault="008D3ED6" w:rsidP="004A3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9,500</w:t>
            </w:r>
          </w:p>
        </w:tc>
        <w:tc>
          <w:tcPr>
            <w:tcW w:w="1535" w:type="dxa"/>
          </w:tcPr>
          <w:p w14:paraId="04795B35" w14:textId="397C8E67" w:rsidR="008D3ED6" w:rsidRPr="006D0E1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2.61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 xml:space="preserve"> - 3.0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25" w:type="dxa"/>
          </w:tcPr>
          <w:p w14:paraId="3EACABCA" w14:textId="4D7F91DD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6D0E14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6D0E14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</w:t>
            </w:r>
            <w:r w:rsidRPr="006D0E14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2570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6D0E14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6D0E1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8D3ED6" w:rsidRPr="00DB4924" w14:paraId="3FD4AE16" w14:textId="77777777" w:rsidTr="0032749E">
        <w:tc>
          <w:tcPr>
            <w:tcW w:w="3150" w:type="dxa"/>
            <w:hideMark/>
          </w:tcPr>
          <w:p w14:paraId="227BE14A" w14:textId="77777777" w:rsidR="008D3ED6" w:rsidRPr="006D0E1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057EA0C4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5EA25C0" w14:textId="6C3261C9" w:rsidR="008D3ED6" w:rsidRPr="006D0E1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9,851</w:t>
            </w:r>
          </w:p>
        </w:tc>
        <w:tc>
          <w:tcPr>
            <w:tcW w:w="1535" w:type="dxa"/>
          </w:tcPr>
          <w:p w14:paraId="62B73531" w14:textId="77777777" w:rsidR="008D3ED6" w:rsidRPr="006D0E1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29807351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8D3ED6" w:rsidRPr="00DB4924" w14:paraId="1E6A250A" w14:textId="77777777" w:rsidTr="0032749E">
        <w:tc>
          <w:tcPr>
            <w:tcW w:w="3150" w:type="dxa"/>
          </w:tcPr>
          <w:p w14:paraId="5D275CA7" w14:textId="77777777" w:rsidR="008D3ED6" w:rsidRPr="006D0E1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4A1A6AA1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7974E8" w14:textId="6A454641" w:rsidR="008D3ED6" w:rsidRPr="006D0E1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</w:t>
            </w:r>
            <w:r w:rsidR="003B7B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5" w:type="dxa"/>
          </w:tcPr>
          <w:p w14:paraId="3886E0FE" w14:textId="77777777" w:rsidR="008D3ED6" w:rsidRPr="006D0E1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29723BBA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8D3ED6" w:rsidRPr="00DB4924" w14:paraId="19E89401" w14:textId="77777777" w:rsidTr="0032749E">
        <w:trPr>
          <w:trHeight w:val="888"/>
        </w:trPr>
        <w:tc>
          <w:tcPr>
            <w:tcW w:w="3150" w:type="dxa"/>
          </w:tcPr>
          <w:p w14:paraId="41EE0995" w14:textId="77777777" w:rsidR="008D3ED6" w:rsidRPr="006D0E14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6D0E1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63F27849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67FD7C95" w14:textId="77777777" w:rsidR="008D3ED6" w:rsidRPr="006D0E1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2A147D5" w14:textId="0DF71C84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  <w:p w14:paraId="004D78D8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721AE5E" w14:textId="1257F95D" w:rsidR="008D3ED6" w:rsidRPr="006D0E1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1535" w:type="dxa"/>
          </w:tcPr>
          <w:p w14:paraId="222B29F5" w14:textId="19A5E23A" w:rsidR="008D3ED6" w:rsidRPr="006D0E1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0E14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Pr="00D93613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98</w:t>
            </w:r>
            <w:r w:rsidRPr="006D0E14">
              <w:rPr>
                <w:rFonts w:asciiTheme="majorBidi" w:hAnsiTheme="majorBidi" w:cstheme="majorBidi"/>
                <w:sz w:val="30"/>
                <w:szCs w:val="30"/>
              </w:rPr>
              <w:t xml:space="preserve"> - 4.26</w:t>
            </w:r>
          </w:p>
        </w:tc>
        <w:tc>
          <w:tcPr>
            <w:tcW w:w="2425" w:type="dxa"/>
          </w:tcPr>
          <w:p w14:paraId="6CF54F1A" w14:textId="6B0B37C1" w:rsidR="008D3ED6" w:rsidRPr="004533C6" w:rsidRDefault="008D3ED6" w:rsidP="008D3ED6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10 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2575</w:t>
            </w:r>
            <w:r w:rsidRPr="004533C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8D3ED6" w:rsidRPr="00DB4924" w14:paraId="3F2E89C9" w14:textId="77777777" w:rsidTr="0032749E">
        <w:tc>
          <w:tcPr>
            <w:tcW w:w="3150" w:type="dxa"/>
            <w:hideMark/>
          </w:tcPr>
          <w:p w14:paraId="0A82B213" w14:textId="77777777" w:rsidR="008D3ED6" w:rsidRPr="00DB4924" w:rsidRDefault="008D3ED6" w:rsidP="008D3ED6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D0E1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F62FDC" w14:textId="77777777" w:rsidR="008D3ED6" w:rsidRPr="006D0E14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996E429" w14:textId="61657880" w:rsidR="008D3ED6" w:rsidRPr="006D0E1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24,395</w:t>
            </w:r>
          </w:p>
        </w:tc>
        <w:tc>
          <w:tcPr>
            <w:tcW w:w="1535" w:type="dxa"/>
          </w:tcPr>
          <w:p w14:paraId="3CBBDF8C" w14:textId="77777777" w:rsidR="008D3ED6" w:rsidRPr="00DB4924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0E7BD1DB" w14:textId="77777777" w:rsidR="008D3ED6" w:rsidRPr="00DB492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D3ED6" w:rsidRPr="00DB4924" w14:paraId="6DFB0C7E" w14:textId="77777777" w:rsidTr="0032749E">
        <w:tc>
          <w:tcPr>
            <w:tcW w:w="3150" w:type="dxa"/>
            <w:vAlign w:val="bottom"/>
          </w:tcPr>
          <w:p w14:paraId="7768CBF1" w14:textId="77777777" w:rsidR="008D3ED6" w:rsidRPr="009E46CB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9E46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9E46C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9E46C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9E46C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  <w:hideMark/>
          </w:tcPr>
          <w:p w14:paraId="0A64DA49" w14:textId="77777777" w:rsidR="008D3ED6" w:rsidRPr="009E46CB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6CE34" w14:textId="2399FF79" w:rsidR="008D3ED6" w:rsidRPr="009E46CB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535" w:type="dxa"/>
            <w:vAlign w:val="bottom"/>
            <w:hideMark/>
          </w:tcPr>
          <w:p w14:paraId="37F176C2" w14:textId="77777777" w:rsidR="008D3ED6" w:rsidRPr="009E46CB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vAlign w:val="bottom"/>
            <w:hideMark/>
          </w:tcPr>
          <w:p w14:paraId="4565D076" w14:textId="77777777" w:rsidR="008D3ED6" w:rsidRPr="00DB492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  <w:highlight w:val="yellow"/>
              </w:rPr>
            </w:pPr>
          </w:p>
        </w:tc>
      </w:tr>
      <w:tr w:rsidR="008D3ED6" w:rsidRPr="00DB4924" w14:paraId="27DF001E" w14:textId="77777777" w:rsidTr="0032749E">
        <w:trPr>
          <w:trHeight w:val="442"/>
        </w:trPr>
        <w:tc>
          <w:tcPr>
            <w:tcW w:w="3150" w:type="dxa"/>
            <w:hideMark/>
          </w:tcPr>
          <w:p w14:paraId="531B1E81" w14:textId="77777777" w:rsidR="008D3ED6" w:rsidRPr="009E46CB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526E27E2" w14:textId="77777777" w:rsidR="008D3ED6" w:rsidRPr="009E46CB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6FCEDF4" w14:textId="1ED95384" w:rsidR="008D3ED6" w:rsidRPr="009E46CB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24,382</w:t>
            </w:r>
          </w:p>
        </w:tc>
        <w:tc>
          <w:tcPr>
            <w:tcW w:w="1535" w:type="dxa"/>
            <w:hideMark/>
          </w:tcPr>
          <w:p w14:paraId="10419637" w14:textId="77777777" w:rsidR="008D3ED6" w:rsidRPr="009E46CB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3F2C7706" w14:textId="77777777" w:rsidR="008D3ED6" w:rsidRPr="00DB492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D3ED6" w:rsidRPr="00DB4924" w14:paraId="53A9A63D" w14:textId="77777777" w:rsidTr="0032749E">
        <w:trPr>
          <w:trHeight w:val="442"/>
        </w:trPr>
        <w:tc>
          <w:tcPr>
            <w:tcW w:w="3150" w:type="dxa"/>
          </w:tcPr>
          <w:p w14:paraId="311437B2" w14:textId="77777777" w:rsidR="008D3ED6" w:rsidRPr="009E46CB" w:rsidRDefault="008D3ED6" w:rsidP="008D3ED6">
            <w:pPr>
              <w:pStyle w:val="BodyText"/>
              <w:spacing w:after="0"/>
              <w:ind w:right="-2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E46CB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E46C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FA9755D" w14:textId="77777777" w:rsidR="008D3ED6" w:rsidRPr="009E46CB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308587C" w14:textId="65E1A213" w:rsidR="008D3ED6" w:rsidRPr="009E46CB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(3,093)</w:t>
            </w:r>
          </w:p>
        </w:tc>
        <w:tc>
          <w:tcPr>
            <w:tcW w:w="1535" w:type="dxa"/>
          </w:tcPr>
          <w:p w14:paraId="023775E0" w14:textId="77777777" w:rsidR="008D3ED6" w:rsidRPr="009E46CB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4B1CA46" w14:textId="77777777" w:rsidR="008D3ED6" w:rsidRPr="00DB492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D3ED6" w:rsidRPr="00DB4924" w14:paraId="308D711D" w14:textId="77777777" w:rsidTr="0032749E">
        <w:trPr>
          <w:trHeight w:val="442"/>
        </w:trPr>
        <w:tc>
          <w:tcPr>
            <w:tcW w:w="3150" w:type="dxa"/>
          </w:tcPr>
          <w:p w14:paraId="2E5B5597" w14:textId="77777777" w:rsidR="008D3ED6" w:rsidRPr="009E46CB" w:rsidRDefault="008D3ED6" w:rsidP="008D3ED6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E46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00EF5D1F" w14:textId="77777777" w:rsidR="008D3ED6" w:rsidRPr="009E46CB" w:rsidRDefault="008D3ED6" w:rsidP="008D3ED6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42AE0" w14:textId="1A8024BF" w:rsidR="008D3ED6" w:rsidRPr="009E46CB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21,289</w:t>
            </w:r>
          </w:p>
        </w:tc>
        <w:tc>
          <w:tcPr>
            <w:tcW w:w="1535" w:type="dxa"/>
          </w:tcPr>
          <w:p w14:paraId="5B7DD18E" w14:textId="77777777" w:rsidR="008D3ED6" w:rsidRPr="009E46CB" w:rsidRDefault="008D3ED6" w:rsidP="008D3ED6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4DD1579" w14:textId="77777777" w:rsidR="008D3ED6" w:rsidRPr="00DB4924" w:rsidRDefault="008D3ED6" w:rsidP="008D3E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69567099" w14:textId="1064B217" w:rsidR="00131CF8" w:rsidRDefault="00131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ED615B" w:rsidRPr="00DB4924" w14:paraId="2C49655C" w14:textId="77777777" w:rsidTr="00C1115B">
        <w:trPr>
          <w:tblHeader/>
        </w:trPr>
        <w:tc>
          <w:tcPr>
            <w:tcW w:w="3156" w:type="dxa"/>
            <w:gridSpan w:val="2"/>
          </w:tcPr>
          <w:p w14:paraId="08645E2E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0D7DC05D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15B" w:rsidRPr="00DB4924" w14:paraId="0BB82E1E" w14:textId="77777777" w:rsidTr="00C1115B">
        <w:trPr>
          <w:tblHeader/>
        </w:trPr>
        <w:tc>
          <w:tcPr>
            <w:tcW w:w="3156" w:type="dxa"/>
            <w:gridSpan w:val="2"/>
          </w:tcPr>
          <w:p w14:paraId="16C24F65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376C886B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59BA4996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5AA5DBBA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27EB5F6A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ED615B" w:rsidRPr="00DB4924" w14:paraId="21719811" w14:textId="77777777" w:rsidTr="00C1115B">
        <w:trPr>
          <w:tblHeader/>
        </w:trPr>
        <w:tc>
          <w:tcPr>
            <w:tcW w:w="3156" w:type="dxa"/>
            <w:gridSpan w:val="2"/>
          </w:tcPr>
          <w:p w14:paraId="33CDE8C0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D66DBE6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6E0EF1B3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4E5B56A3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9219A2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211799BC" w14:textId="77777777" w:rsidR="00ED615B" w:rsidRPr="009219A2" w:rsidRDefault="00ED615B" w:rsidP="00C1115B">
            <w:pPr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D615B" w:rsidRPr="00DB4924" w14:paraId="04D3D856" w14:textId="77777777" w:rsidTr="00C1115B">
        <w:tc>
          <w:tcPr>
            <w:tcW w:w="3156" w:type="dxa"/>
            <w:gridSpan w:val="2"/>
          </w:tcPr>
          <w:p w14:paraId="1DE384B1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3C663CD6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938C2F9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519C8D24" w14:textId="77777777" w:rsidR="00ED615B" w:rsidRPr="009219A2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7DDF913D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DB4924" w14:paraId="5678D8B1" w14:textId="77777777" w:rsidTr="00C1115B">
        <w:tc>
          <w:tcPr>
            <w:tcW w:w="3156" w:type="dxa"/>
            <w:gridSpan w:val="2"/>
          </w:tcPr>
          <w:p w14:paraId="4E1F026E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16AD0FBA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8411D47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450CE3F1" w14:textId="77777777" w:rsidR="00ED615B" w:rsidRPr="009219A2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1A916267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DB4924" w14:paraId="352303FD" w14:textId="77777777" w:rsidTr="00C1115B">
        <w:tc>
          <w:tcPr>
            <w:tcW w:w="3156" w:type="dxa"/>
            <w:gridSpan w:val="2"/>
          </w:tcPr>
          <w:p w14:paraId="751DDEE1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219A2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</w:tcPr>
          <w:p w14:paraId="15FC631D" w14:textId="06C30CD5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</w:t>
            </w:r>
            <w:r w:rsidR="00C511A6" w:rsidRPr="009219A2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990" w:type="dxa"/>
            <w:gridSpan w:val="2"/>
          </w:tcPr>
          <w:p w14:paraId="0E730F4D" w14:textId="7E343804" w:rsidR="00ED615B" w:rsidRPr="009219A2" w:rsidRDefault="009A5548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8,500</w:t>
            </w:r>
          </w:p>
        </w:tc>
        <w:tc>
          <w:tcPr>
            <w:tcW w:w="1535" w:type="dxa"/>
            <w:gridSpan w:val="2"/>
          </w:tcPr>
          <w:p w14:paraId="6F1EC68D" w14:textId="77777777" w:rsidR="00ED615B" w:rsidRPr="009219A2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Pr="009219A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9219A2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29" w:type="dxa"/>
          </w:tcPr>
          <w:p w14:paraId="0AB3F74D" w14:textId="534644B9" w:rsidR="00ED615B" w:rsidRPr="009219A2" w:rsidRDefault="001B1061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</w:pPr>
            <w:r w:rsidRPr="009219A2">
              <w:rPr>
                <w:rFonts w:asciiTheme="majorBidi" w:hAnsiTheme="majorBidi"/>
                <w:sz w:val="30"/>
                <w:szCs w:val="30"/>
                <w:cs/>
              </w:rPr>
              <w:t>ภายในเดือน</w:t>
            </w:r>
            <w:r w:rsidR="009A5548">
              <w:rPr>
                <w:rFonts w:asciiTheme="majorBidi" w:hAnsiTheme="majorBidi" w:hint="cs"/>
                <w:sz w:val="30"/>
                <w:szCs w:val="30"/>
                <w:cs/>
              </w:rPr>
              <w:t>สิงหา</w:t>
            </w:r>
            <w:r w:rsidRPr="009219A2">
              <w:rPr>
                <w:rFonts w:asciiTheme="majorBidi" w:hAnsiTheme="majorBidi" w:hint="cs"/>
                <w:sz w:val="30"/>
                <w:szCs w:val="30"/>
                <w:cs/>
              </w:rPr>
              <w:t xml:space="preserve">คม </w:t>
            </w:r>
            <w:r w:rsidRPr="009219A2">
              <w:rPr>
                <w:rFonts w:asciiTheme="majorBidi" w:hAnsiTheme="majorBidi"/>
                <w:sz w:val="30"/>
                <w:szCs w:val="30"/>
              </w:rPr>
              <w:t>256</w:t>
            </w:r>
            <w:r w:rsidR="00C91816" w:rsidRPr="009219A2">
              <w:rPr>
                <w:rFonts w:asciiTheme="majorBidi" w:hAnsiTheme="majorBidi" w:hint="cs"/>
                <w:sz w:val="30"/>
                <w:szCs w:val="30"/>
              </w:rPr>
              <w:t>9</w:t>
            </w:r>
          </w:p>
        </w:tc>
      </w:tr>
      <w:tr w:rsidR="00ED615B" w:rsidRPr="00DB4924" w14:paraId="08555344" w14:textId="77777777" w:rsidTr="00C1115B">
        <w:tc>
          <w:tcPr>
            <w:tcW w:w="3156" w:type="dxa"/>
            <w:gridSpan w:val="2"/>
          </w:tcPr>
          <w:p w14:paraId="1B5CD189" w14:textId="77777777" w:rsidR="00ED615B" w:rsidRPr="00DB4924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52DF3954" w14:textId="77777777" w:rsidR="00ED615B" w:rsidRPr="00DB4924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58A72D12" w14:textId="77777777" w:rsidR="00ED615B" w:rsidRPr="00DB4924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gridSpan w:val="2"/>
          </w:tcPr>
          <w:p w14:paraId="2078F86A" w14:textId="77777777" w:rsidR="00ED615B" w:rsidRPr="00DB4924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5BDEAB0F" w14:textId="77777777" w:rsidR="00ED615B" w:rsidRPr="00DB4924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DB4924" w14:paraId="0581DF15" w14:textId="77777777" w:rsidTr="00C1115B">
        <w:tc>
          <w:tcPr>
            <w:tcW w:w="3150" w:type="dxa"/>
            <w:hideMark/>
          </w:tcPr>
          <w:p w14:paraId="4C6811FF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4F87499D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41FEE0B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27FBE5F4" w14:textId="77777777" w:rsidR="00ED615B" w:rsidRPr="009219A2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5B17FD6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DB4924" w14:paraId="32C91962" w14:textId="77777777" w:rsidTr="00C1115B">
        <w:tc>
          <w:tcPr>
            <w:tcW w:w="3150" w:type="dxa"/>
          </w:tcPr>
          <w:p w14:paraId="6257CDCB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D7EC22E" w14:textId="77777777" w:rsidR="00ED615B" w:rsidRPr="009219A2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62EC4BF4" w14:textId="77777777" w:rsidR="00ED615B" w:rsidRPr="009219A2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  <w:r w:rsidRPr="009219A2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9219A2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1E2AC967" w14:textId="0F81AAA7" w:rsidR="00ED615B" w:rsidRPr="009219A2" w:rsidRDefault="009A5548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1,423</w:t>
            </w:r>
          </w:p>
        </w:tc>
        <w:tc>
          <w:tcPr>
            <w:tcW w:w="1530" w:type="dxa"/>
            <w:gridSpan w:val="2"/>
            <w:hideMark/>
          </w:tcPr>
          <w:p w14:paraId="6A7D2E43" w14:textId="77777777" w:rsidR="00ED615B" w:rsidRPr="009219A2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219A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40" w:type="dxa"/>
            <w:gridSpan w:val="2"/>
            <w:hideMark/>
          </w:tcPr>
          <w:p w14:paraId="5F64A2DE" w14:textId="77777777" w:rsidR="00ED615B" w:rsidRPr="009219A2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9219A2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F02829" w:rsidRPr="00DB4924" w14:paraId="16BF7A17" w14:textId="77777777" w:rsidTr="00F02829">
        <w:trPr>
          <w:trHeight w:val="70"/>
        </w:trPr>
        <w:tc>
          <w:tcPr>
            <w:tcW w:w="3150" w:type="dxa"/>
          </w:tcPr>
          <w:p w14:paraId="2AA739B1" w14:textId="77777777" w:rsidR="00F02829" w:rsidRPr="00F02829" w:rsidRDefault="00F02829" w:rsidP="00C1115B">
            <w:pPr>
              <w:jc w:val="thaiDistribute"/>
              <w:rPr>
                <w:rFonts w:asciiTheme="majorBidi" w:eastAsiaTheme="minorHAns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350" w:type="dxa"/>
            <w:gridSpan w:val="2"/>
          </w:tcPr>
          <w:p w14:paraId="6C5CFB5D" w14:textId="77777777" w:rsidR="00F02829" w:rsidRPr="00F02829" w:rsidRDefault="00F02829" w:rsidP="00C1115B">
            <w:pPr>
              <w:jc w:val="center"/>
              <w:rPr>
                <w:rFonts w:asciiTheme="majorBidi" w:eastAsiaTheme="minorHAns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gridSpan w:val="2"/>
          </w:tcPr>
          <w:p w14:paraId="4624043D" w14:textId="77777777" w:rsidR="00F02829" w:rsidRPr="00F02829" w:rsidRDefault="00F02829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2"/>
                <w:szCs w:val="2"/>
              </w:rPr>
            </w:pPr>
          </w:p>
        </w:tc>
        <w:tc>
          <w:tcPr>
            <w:tcW w:w="1530" w:type="dxa"/>
            <w:gridSpan w:val="2"/>
          </w:tcPr>
          <w:p w14:paraId="6EC36FE6" w14:textId="77777777" w:rsidR="00F02829" w:rsidRPr="00F02829" w:rsidRDefault="00F02829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2340" w:type="dxa"/>
            <w:gridSpan w:val="2"/>
          </w:tcPr>
          <w:p w14:paraId="5AA8BF4B" w14:textId="77777777" w:rsidR="00F02829" w:rsidRPr="00F02829" w:rsidRDefault="00F02829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ED615B" w:rsidRPr="00DB4924" w14:paraId="08C6ADE8" w14:textId="77777777" w:rsidTr="00C1115B">
        <w:tc>
          <w:tcPr>
            <w:tcW w:w="3150" w:type="dxa"/>
          </w:tcPr>
          <w:p w14:paraId="047CABE8" w14:textId="29A8F0CE" w:rsidR="00ED615B" w:rsidRPr="0036143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61438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3DDB9449" w14:textId="77777777" w:rsidR="00ED615B" w:rsidRPr="0036143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BD4866B" w14:textId="77777777" w:rsidR="00ED615B" w:rsidRPr="00361438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3357ECE" w14:textId="77777777" w:rsidR="00ED615B" w:rsidRPr="00361438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64E66B4" w14:textId="77777777" w:rsidR="00ED615B" w:rsidRPr="00361438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ED615B" w:rsidRPr="00DB4924" w14:paraId="4F658CF2" w14:textId="77777777" w:rsidTr="00C1115B">
        <w:tc>
          <w:tcPr>
            <w:tcW w:w="3156" w:type="dxa"/>
            <w:gridSpan w:val="2"/>
            <w:hideMark/>
          </w:tcPr>
          <w:p w14:paraId="490A5EB2" w14:textId="77777777" w:rsidR="00ED615B" w:rsidRPr="0036143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61438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2DDF9C18" w14:textId="77777777" w:rsidR="00ED615B" w:rsidRPr="0036143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76741EDB" w14:textId="77777777" w:rsidR="00ED615B" w:rsidRPr="00361438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5FD0A51A" w14:textId="77777777" w:rsidR="00ED615B" w:rsidRPr="00361438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25AC5DD" w14:textId="77777777" w:rsidR="00ED615B" w:rsidRPr="0036143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DB4924" w14:paraId="2EE9B440" w14:textId="77777777" w:rsidTr="009A5548">
        <w:tc>
          <w:tcPr>
            <w:tcW w:w="3156" w:type="dxa"/>
            <w:gridSpan w:val="2"/>
            <w:hideMark/>
          </w:tcPr>
          <w:p w14:paraId="05DCFBB5" w14:textId="77777777" w:rsidR="00ED615B" w:rsidRPr="00361438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6143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hideMark/>
          </w:tcPr>
          <w:p w14:paraId="09B0EF6D" w14:textId="581901E2" w:rsidR="00ED615B" w:rsidRPr="00361438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t>1</w:t>
            </w:r>
            <w:r w:rsidR="00D93613" w:rsidRPr="00D93613">
              <w:rPr>
                <w:rFonts w:asciiTheme="majorBidi" w:eastAsiaTheme="minorHAnsi" w:hAnsiTheme="majorBidi" w:cstheme="majorBidi" w:hint="cs"/>
                <w:sz w:val="30"/>
                <w:szCs w:val="30"/>
                <w:lang w:val="en-GB"/>
              </w:rPr>
              <w:t>5</w:t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63DDE390" w14:textId="6B86B1D1" w:rsidR="00ED615B" w:rsidRPr="00361438" w:rsidRDefault="009A5548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1535" w:type="dxa"/>
            <w:gridSpan w:val="2"/>
            <w:hideMark/>
          </w:tcPr>
          <w:p w14:paraId="527009A4" w14:textId="77777777" w:rsidR="00ED615B" w:rsidRPr="00361438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61438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THOR </w:t>
            </w:r>
            <w:r w:rsidRPr="00361438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329" w:type="dxa"/>
            <w:hideMark/>
          </w:tcPr>
          <w:p w14:paraId="6DF6EFC6" w14:textId="77777777" w:rsidR="00361438" w:rsidRPr="00361438" w:rsidRDefault="00361438" w:rsidP="00361438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61438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361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Pr="00361438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2F2EBBDC" w14:textId="35597C10" w:rsidR="00ED615B" w:rsidRPr="00361438" w:rsidRDefault="00361438" w:rsidP="003614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30"/>
                <w:szCs w:val="30"/>
                <w:cs/>
              </w:rPr>
            </w:pPr>
            <w:r w:rsidRPr="003614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และเดือนสิงหาคม </w:t>
            </w:r>
            <w:r w:rsidRPr="00361438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03043E" w:rsidRPr="00DB4924" w14:paraId="7BB918E9" w14:textId="77777777" w:rsidTr="009A5548">
        <w:trPr>
          <w:trHeight w:val="89"/>
        </w:trPr>
        <w:tc>
          <w:tcPr>
            <w:tcW w:w="3156" w:type="dxa"/>
            <w:gridSpan w:val="2"/>
          </w:tcPr>
          <w:p w14:paraId="17FFE90D" w14:textId="2B1E6850" w:rsidR="0003043E" w:rsidRPr="00DB4924" w:rsidRDefault="0003043E" w:rsidP="008C338C">
            <w:pP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C338C">
              <w:rPr>
                <w:rFonts w:asciiTheme="majorBidi" w:hAnsiTheme="majorBidi" w:cstheme="majorBidi"/>
                <w:i/>
                <w:iCs/>
                <w:spacing w:val="2"/>
                <w:sz w:val="30"/>
                <w:szCs w:val="30"/>
                <w:cs/>
              </w:rPr>
              <w:t>หัก</w:t>
            </w:r>
            <w:r w:rsidRPr="008C338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="008C33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83C9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83C9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</w:tcPr>
          <w:p w14:paraId="4F9C6007" w14:textId="77777777" w:rsidR="0003043E" w:rsidRPr="00DB4924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D1CD13F" w14:textId="5138029C" w:rsidR="0003043E" w:rsidRPr="00DB4924" w:rsidRDefault="009A5548" w:rsidP="004A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  <w:r w:rsidRPr="009A5548">
              <w:rPr>
                <w:rFonts w:asciiTheme="majorBidi" w:eastAsiaTheme="minorHAns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535" w:type="dxa"/>
            <w:gridSpan w:val="2"/>
          </w:tcPr>
          <w:p w14:paraId="15943C86" w14:textId="77777777" w:rsidR="0003043E" w:rsidRPr="00DB4924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72E2A3F6" w14:textId="77777777" w:rsidR="0003043E" w:rsidRPr="00DB4924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3043E" w:rsidRPr="00DB4924" w14:paraId="5B314DBC" w14:textId="77777777" w:rsidTr="009A5548">
        <w:trPr>
          <w:trHeight w:val="89"/>
        </w:trPr>
        <w:tc>
          <w:tcPr>
            <w:tcW w:w="3156" w:type="dxa"/>
            <w:gridSpan w:val="2"/>
          </w:tcPr>
          <w:p w14:paraId="06FDAF4A" w14:textId="48A1138A" w:rsidR="0003043E" w:rsidRPr="00DB4924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A83C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4D3A5B1C" w14:textId="77777777" w:rsidR="0003043E" w:rsidRPr="00DB4924" w:rsidRDefault="0003043E" w:rsidP="0003043E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2C627F9" w14:textId="4DDA8175" w:rsidR="0003043E" w:rsidRPr="003B7BB0" w:rsidRDefault="009A5548" w:rsidP="00030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3B7BB0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14,990</w:t>
            </w:r>
          </w:p>
        </w:tc>
        <w:tc>
          <w:tcPr>
            <w:tcW w:w="1535" w:type="dxa"/>
            <w:gridSpan w:val="2"/>
          </w:tcPr>
          <w:p w14:paraId="16F85D64" w14:textId="77777777" w:rsidR="0003043E" w:rsidRPr="00DB4924" w:rsidRDefault="0003043E" w:rsidP="0003043E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51238850" w14:textId="77777777" w:rsidR="0003043E" w:rsidRPr="00DB4924" w:rsidRDefault="0003043E" w:rsidP="0003043E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A5548" w:rsidRPr="00DB4924" w14:paraId="64049A6B" w14:textId="77777777" w:rsidTr="009A5548">
        <w:trPr>
          <w:trHeight w:val="89"/>
        </w:trPr>
        <w:tc>
          <w:tcPr>
            <w:tcW w:w="3156" w:type="dxa"/>
            <w:gridSpan w:val="2"/>
          </w:tcPr>
          <w:p w14:paraId="7321BA96" w14:textId="52FC55D1" w:rsidR="009A5548" w:rsidRPr="00A83C9D" w:rsidRDefault="009A5548" w:rsidP="009A554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43E">
              <w:rPr>
                <w:rFonts w:asciiTheme="majorBidi" w:hAnsiTheme="majorBidi" w:cstheme="majorBidi" w:hint="cs"/>
                <w:i/>
                <w:iCs/>
                <w:spacing w:val="-4"/>
                <w:sz w:val="29"/>
                <w:szCs w:val="29"/>
                <w:cs/>
              </w:rPr>
              <w:t>หัก</w:t>
            </w:r>
            <w:r w:rsidRPr="0003043E">
              <w:rPr>
                <w:rFonts w:asciiTheme="majorBidi" w:hAnsiTheme="majorBidi" w:cstheme="majorBidi" w:hint="cs"/>
                <w:spacing w:val="-4"/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14:paraId="70000BF1" w14:textId="77777777" w:rsidR="009A5548" w:rsidRPr="00DB4924" w:rsidRDefault="009A5548" w:rsidP="009A5548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CD71BB4" w14:textId="576C261F" w:rsidR="009A5548" w:rsidRPr="009A5548" w:rsidRDefault="009A5548" w:rsidP="009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9A5548">
              <w:rPr>
                <w:rFonts w:asciiTheme="majorBidi" w:eastAsiaTheme="minorHAnsi" w:hAnsiTheme="majorBidi" w:cstheme="majorBidi"/>
                <w:sz w:val="30"/>
                <w:szCs w:val="30"/>
              </w:rPr>
              <w:t>(10,000)</w:t>
            </w:r>
          </w:p>
        </w:tc>
        <w:tc>
          <w:tcPr>
            <w:tcW w:w="1535" w:type="dxa"/>
            <w:gridSpan w:val="2"/>
          </w:tcPr>
          <w:p w14:paraId="734EABAB" w14:textId="77777777" w:rsidR="009A5548" w:rsidRPr="00DB4924" w:rsidRDefault="009A5548" w:rsidP="009A5548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2C1CB2D0" w14:textId="77777777" w:rsidR="009A5548" w:rsidRPr="00DB4924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A5548" w:rsidRPr="00DB4924" w14:paraId="0DA02ACC" w14:textId="77777777" w:rsidTr="009A5548">
        <w:trPr>
          <w:trHeight w:val="89"/>
        </w:trPr>
        <w:tc>
          <w:tcPr>
            <w:tcW w:w="3156" w:type="dxa"/>
            <w:gridSpan w:val="2"/>
          </w:tcPr>
          <w:p w14:paraId="35C07D5A" w14:textId="0F4F9185" w:rsidR="009A5548" w:rsidRPr="00A83C9D" w:rsidRDefault="009A5548" w:rsidP="009A554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0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030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30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3495C754" w14:textId="77777777" w:rsidR="009A5548" w:rsidRPr="00DB4924" w:rsidRDefault="009A5548" w:rsidP="009A5548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0CAEFD" w14:textId="600A7247" w:rsidR="009A5548" w:rsidRPr="007C70EA" w:rsidRDefault="009A5548" w:rsidP="009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4,990</w:t>
            </w:r>
          </w:p>
        </w:tc>
        <w:tc>
          <w:tcPr>
            <w:tcW w:w="1535" w:type="dxa"/>
            <w:gridSpan w:val="2"/>
          </w:tcPr>
          <w:p w14:paraId="0EA21913" w14:textId="77777777" w:rsidR="009A5548" w:rsidRPr="00DB4924" w:rsidRDefault="009A5548" w:rsidP="009A5548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7BA8966F" w14:textId="77777777" w:rsidR="009A5548" w:rsidRPr="00DB4924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A5548" w:rsidRPr="00DB4924" w14:paraId="5A515B62" w14:textId="77777777" w:rsidTr="00700CE7">
        <w:trPr>
          <w:trHeight w:val="89"/>
        </w:trPr>
        <w:tc>
          <w:tcPr>
            <w:tcW w:w="3156" w:type="dxa"/>
            <w:gridSpan w:val="2"/>
          </w:tcPr>
          <w:p w14:paraId="56B4C01C" w14:textId="77777777" w:rsidR="009A5548" w:rsidRPr="00DB4924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6F3AC93C" w14:textId="77777777" w:rsidR="009A5548" w:rsidRPr="00DB4924" w:rsidRDefault="009A5548" w:rsidP="009A5548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14:paraId="3D47058C" w14:textId="77777777" w:rsidR="009A5548" w:rsidRPr="00DB4924" w:rsidRDefault="009A5548" w:rsidP="009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  <w:gridSpan w:val="2"/>
          </w:tcPr>
          <w:p w14:paraId="68ACA459" w14:textId="77777777" w:rsidR="009A5548" w:rsidRPr="00DB4924" w:rsidRDefault="009A5548" w:rsidP="009A5548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4229D807" w14:textId="77777777" w:rsidR="009A5548" w:rsidRPr="00DB4924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9A5548" w:rsidRPr="00DB4924" w14:paraId="71B393BA" w14:textId="77777777" w:rsidTr="00C1115B">
        <w:tc>
          <w:tcPr>
            <w:tcW w:w="3156" w:type="dxa"/>
            <w:gridSpan w:val="2"/>
            <w:hideMark/>
          </w:tcPr>
          <w:p w14:paraId="7E2BAC71" w14:textId="77777777" w:rsidR="009A5548" w:rsidRPr="0003043E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03043E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6C837631" w14:textId="77777777" w:rsidR="009A5548" w:rsidRPr="0003043E" w:rsidRDefault="009A5548" w:rsidP="009A5548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A5A1B7B" w14:textId="77777777" w:rsidR="009A5548" w:rsidRPr="0003043E" w:rsidRDefault="009A5548" w:rsidP="009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3DDD03E4" w14:textId="77777777" w:rsidR="009A5548" w:rsidRPr="0003043E" w:rsidRDefault="009A5548" w:rsidP="009A5548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2EB233C" w14:textId="77777777" w:rsidR="009A5548" w:rsidRPr="0003043E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9A5548" w:rsidRPr="00DB4924" w14:paraId="32D28B80" w14:textId="77777777" w:rsidTr="00C1115B">
        <w:tc>
          <w:tcPr>
            <w:tcW w:w="3156" w:type="dxa"/>
            <w:gridSpan w:val="2"/>
          </w:tcPr>
          <w:p w14:paraId="11374C19" w14:textId="77777777" w:rsidR="009A5548" w:rsidRPr="0003043E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3043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16F0293" w14:textId="77777777" w:rsidR="009A5548" w:rsidRPr="0003043E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6AC26A50" w14:textId="5D27D87C" w:rsidR="009A5548" w:rsidRPr="0003043E" w:rsidRDefault="009A5548" w:rsidP="009A5548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9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5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t>00</w:t>
            </w:r>
          </w:p>
          <w:p w14:paraId="3F755FA5" w14:textId="77777777" w:rsidR="009A5548" w:rsidRPr="0003043E" w:rsidRDefault="009A5548" w:rsidP="009A5548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03043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14E31BF4" w14:textId="5A90952F" w:rsidR="009A5548" w:rsidRPr="0003043E" w:rsidRDefault="009A5548" w:rsidP="009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9,500</w:t>
            </w:r>
          </w:p>
        </w:tc>
        <w:tc>
          <w:tcPr>
            <w:tcW w:w="1535" w:type="dxa"/>
            <w:gridSpan w:val="2"/>
            <w:hideMark/>
          </w:tcPr>
          <w:p w14:paraId="67B41F67" w14:textId="436C7F5B" w:rsidR="009A5548" w:rsidRPr="0003043E" w:rsidRDefault="009A5548" w:rsidP="009A5548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2.61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- 3.0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29" w:type="dxa"/>
            <w:hideMark/>
          </w:tcPr>
          <w:p w14:paraId="0425A25D" w14:textId="3039F6AE" w:rsidR="009A5548" w:rsidRPr="0003043E" w:rsidRDefault="009A5548" w:rsidP="009A55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03043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03043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</w:t>
            </w:r>
            <w:r w:rsidRPr="0003043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2570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Pr="0003043E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03043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9A5548" w:rsidRPr="00DB4924" w14:paraId="795D5122" w14:textId="77777777" w:rsidTr="009A5548">
        <w:tc>
          <w:tcPr>
            <w:tcW w:w="3156" w:type="dxa"/>
            <w:gridSpan w:val="2"/>
            <w:vAlign w:val="bottom"/>
            <w:hideMark/>
          </w:tcPr>
          <w:p w14:paraId="523E6C70" w14:textId="77777777" w:rsidR="009A5548" w:rsidRPr="0003043E" w:rsidRDefault="009A5548" w:rsidP="009A5548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03043E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03043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3FD2F4B5" w14:textId="77777777" w:rsidR="009A5548" w:rsidRPr="0003043E" w:rsidRDefault="009A5548" w:rsidP="009A5548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B028C70" w14:textId="1B8B5D92" w:rsidR="009A5548" w:rsidRPr="0003043E" w:rsidRDefault="009A5548" w:rsidP="004A3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535" w:type="dxa"/>
            <w:gridSpan w:val="2"/>
            <w:vAlign w:val="bottom"/>
          </w:tcPr>
          <w:p w14:paraId="4BD25F81" w14:textId="77777777" w:rsidR="009A5548" w:rsidRPr="0003043E" w:rsidRDefault="009A5548" w:rsidP="009A5548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60A6C841" w14:textId="77777777" w:rsidR="009A5548" w:rsidRPr="0003043E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9A5548" w:rsidRPr="00DB4924" w14:paraId="17CD9BEF" w14:textId="77777777" w:rsidTr="009A5548">
        <w:tc>
          <w:tcPr>
            <w:tcW w:w="3156" w:type="dxa"/>
            <w:gridSpan w:val="2"/>
          </w:tcPr>
          <w:p w14:paraId="24F44828" w14:textId="4EAA41CC" w:rsidR="009A5548" w:rsidRPr="0003043E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0304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4A80F7FA" w14:textId="77777777" w:rsidR="009A5548" w:rsidRPr="0003043E" w:rsidRDefault="009A5548" w:rsidP="009A5548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B61CAB" w14:textId="1E0C85B0" w:rsidR="009A5548" w:rsidRPr="0003043E" w:rsidRDefault="009A5548" w:rsidP="009A5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9,</w:t>
            </w:r>
            <w:r w:rsidR="00030C1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535" w:type="dxa"/>
            <w:gridSpan w:val="2"/>
          </w:tcPr>
          <w:p w14:paraId="7576A6B5" w14:textId="77777777" w:rsidR="009A5548" w:rsidRPr="0003043E" w:rsidRDefault="009A5548" w:rsidP="009A5548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63E65EBE" w14:textId="77777777" w:rsidR="009A5548" w:rsidRPr="0003043E" w:rsidRDefault="009A5548" w:rsidP="009A5548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19084A8" w14:textId="77777777" w:rsidR="00A45783" w:rsidRPr="007C70EA" w:rsidRDefault="00A45783" w:rsidP="007C70EA">
      <w:pPr>
        <w:tabs>
          <w:tab w:val="clear" w:pos="227"/>
          <w:tab w:val="clear" w:pos="454"/>
        </w:tabs>
        <w:jc w:val="thaiDistribute"/>
        <w:rPr>
          <w:rFonts w:ascii="Angsana New" w:hAnsi="Angsana New"/>
          <w:sz w:val="30"/>
          <w:szCs w:val="30"/>
        </w:rPr>
      </w:pPr>
    </w:p>
    <w:p w14:paraId="0B6E2EA8" w14:textId="75411C7B" w:rsidR="00ED615B" w:rsidRPr="002F02E8" w:rsidRDefault="00ED615B" w:rsidP="00ED615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16F6F">
        <w:rPr>
          <w:rFonts w:ascii="Angsana New" w:hAnsi="Angsana New" w:hint="cs"/>
          <w:sz w:val="30"/>
          <w:szCs w:val="30"/>
          <w:cs/>
        </w:rPr>
        <w:lastRenderedPageBreak/>
        <w:t xml:space="preserve">ณ </w:t>
      </w:r>
      <w:r w:rsidRPr="00606AD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019AF" w:rsidRPr="00516F6F">
        <w:rPr>
          <w:rFonts w:ascii="Angsana New" w:hAnsi="Angsana New"/>
          <w:sz w:val="30"/>
          <w:szCs w:val="30"/>
        </w:rPr>
        <w:t xml:space="preserve">31 </w:t>
      </w:r>
      <w:r w:rsidR="00F019AF" w:rsidRPr="00516F6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15395" w:rsidRPr="00606ADA">
        <w:rPr>
          <w:rFonts w:ascii="Angsana New" w:hAnsi="Angsana New"/>
          <w:sz w:val="30"/>
          <w:szCs w:val="30"/>
        </w:rPr>
        <w:t>256</w:t>
      </w:r>
      <w:r w:rsidR="00F019AF">
        <w:rPr>
          <w:rFonts w:ascii="Angsana New" w:hAnsi="Angsana New"/>
          <w:sz w:val="30"/>
          <w:szCs w:val="30"/>
        </w:rPr>
        <w:t>9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>กลุ่มบริษัทได้จดจำนองที่ดินพร้อมสิ่งปลูกสร้างบนที่ดิน อาคาร และโรงไฟฟ้า เครื่องจักรบางส่วน และจดจำนำอุปกรณ์โรงไฟฟ้า รวมมูลค่าสุทธิตามบัญชีจำนวน</w:t>
      </w:r>
      <w:r w:rsidR="0067350A" w:rsidRPr="00606ADA">
        <w:rPr>
          <w:rFonts w:ascii="Angsana New" w:hAnsi="Angsana New"/>
          <w:sz w:val="30"/>
          <w:szCs w:val="30"/>
        </w:rPr>
        <w:t xml:space="preserve"> </w:t>
      </w:r>
      <w:r w:rsidR="00E76E55">
        <w:rPr>
          <w:rFonts w:ascii="Angsana New" w:hAnsi="Angsana New"/>
          <w:sz w:val="30"/>
          <w:szCs w:val="30"/>
        </w:rPr>
        <w:t>1,193.37</w:t>
      </w:r>
      <w:r w:rsidR="00D949CE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="0067350A" w:rsidRPr="00606ADA">
        <w:rPr>
          <w:rFonts w:ascii="Angsana New" w:hAnsi="Angsana New"/>
          <w:sz w:val="30"/>
          <w:szCs w:val="30"/>
        </w:rPr>
        <w:t xml:space="preserve"> </w:t>
      </w:r>
      <w:r w:rsidR="00E76E55">
        <w:rPr>
          <w:rFonts w:ascii="Angsana New" w:hAnsi="Angsana New"/>
          <w:sz w:val="30"/>
          <w:szCs w:val="30"/>
        </w:rPr>
        <w:t>6,635.90</w:t>
      </w:r>
      <w:r w:rsidR="00F019AF">
        <w:rPr>
          <w:rFonts w:ascii="Angsana New" w:hAnsi="Angsana New"/>
          <w:sz w:val="30"/>
          <w:szCs w:val="30"/>
          <w:lang w:val="en-GB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>ล้านบาท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>และ</w:t>
      </w:r>
      <w:r w:rsidR="0067350A" w:rsidRPr="00606ADA">
        <w:rPr>
          <w:rFonts w:ascii="Angsana New" w:hAnsi="Angsana New"/>
          <w:sz w:val="30"/>
          <w:szCs w:val="30"/>
        </w:rPr>
        <w:t xml:space="preserve"> </w:t>
      </w:r>
      <w:r w:rsidR="00E76E55">
        <w:rPr>
          <w:rFonts w:ascii="Angsana New" w:hAnsi="Angsana New"/>
          <w:sz w:val="30"/>
          <w:szCs w:val="30"/>
          <w:lang w:val="en-GB"/>
        </w:rPr>
        <w:t>579,025.74</w:t>
      </w:r>
      <w:r w:rsidR="00F019AF">
        <w:rPr>
          <w:rFonts w:ascii="Angsana New" w:hAnsi="Angsana New"/>
          <w:sz w:val="30"/>
          <w:szCs w:val="30"/>
          <w:lang w:val="en-GB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 xml:space="preserve">ล้านดองเวียดนาม เพื่อเป็นหลักประกันเงินกู้ยืมระยะยาวจากสถาบันการเงิน </w:t>
      </w:r>
      <w:r w:rsidR="00907123" w:rsidRPr="00606ADA">
        <w:rPr>
          <w:rFonts w:ascii="Angsana New" w:hAnsi="Angsana New"/>
          <w:i/>
          <w:iCs/>
          <w:sz w:val="30"/>
          <w:szCs w:val="30"/>
        </w:rPr>
        <w:t xml:space="preserve">(31 </w:t>
      </w:r>
      <w:r w:rsidR="00907123" w:rsidRPr="00606ADA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24300F" w:rsidRPr="00606AD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24300F" w:rsidRPr="00606ADA">
        <w:rPr>
          <w:rFonts w:ascii="Angsana New" w:hAnsi="Angsana New"/>
          <w:i/>
          <w:iCs/>
          <w:sz w:val="30"/>
          <w:szCs w:val="30"/>
        </w:rPr>
        <w:t>256</w:t>
      </w:r>
      <w:r w:rsidR="00F019AF">
        <w:rPr>
          <w:rFonts w:ascii="Angsana New" w:hAnsi="Angsana New"/>
          <w:i/>
          <w:iCs/>
          <w:sz w:val="30"/>
          <w:szCs w:val="30"/>
        </w:rPr>
        <w:t>8</w:t>
      </w:r>
      <w:r w:rsidR="00907123" w:rsidRPr="002F02E8">
        <w:rPr>
          <w:rFonts w:ascii="Angsana New" w:hAnsi="Angsana New"/>
          <w:i/>
          <w:iCs/>
          <w:sz w:val="30"/>
          <w:szCs w:val="30"/>
        </w:rPr>
        <w:t xml:space="preserve">: </w:t>
      </w:r>
      <w:r w:rsidR="002F02E8" w:rsidRPr="002F02E8">
        <w:rPr>
          <w:rFonts w:ascii="Angsana New" w:hAnsi="Angsana New"/>
          <w:i/>
          <w:iCs/>
          <w:spacing w:val="-3"/>
          <w:sz w:val="30"/>
          <w:szCs w:val="30"/>
        </w:rPr>
        <w:t>1,209.69</w:t>
      </w:r>
      <w:r w:rsidR="00E76E55">
        <w:rPr>
          <w:rFonts w:ascii="Angsana New" w:hAnsi="Angsana New"/>
          <w:i/>
          <w:iCs/>
          <w:spacing w:val="-3"/>
          <w:sz w:val="30"/>
          <w:szCs w:val="30"/>
        </w:rPr>
        <w:t xml:space="preserve"> </w:t>
      </w:r>
      <w:r w:rsidR="0024300F" w:rsidRPr="002F02E8">
        <w:rPr>
          <w:rFonts w:ascii="Angsana New" w:hAnsi="Angsana New" w:hint="cs"/>
          <w:i/>
          <w:iCs/>
          <w:sz w:val="30"/>
          <w:szCs w:val="30"/>
          <w:cs/>
        </w:rPr>
        <w:t xml:space="preserve">ล้านเหรียญออสเตรเลีย </w:t>
      </w:r>
      <w:r w:rsidR="002F02E8" w:rsidRPr="002F02E8">
        <w:rPr>
          <w:rFonts w:ascii="Angsana New" w:hAnsi="Angsana New"/>
          <w:i/>
          <w:iCs/>
          <w:spacing w:val="-3"/>
          <w:sz w:val="30"/>
          <w:szCs w:val="30"/>
        </w:rPr>
        <w:t xml:space="preserve">6,892.55 </w:t>
      </w:r>
      <w:r w:rsidR="0024300F" w:rsidRPr="002F02E8">
        <w:rPr>
          <w:rFonts w:ascii="Angsana New" w:hAnsi="Angsana New" w:hint="cs"/>
          <w:i/>
          <w:iCs/>
          <w:sz w:val="30"/>
          <w:szCs w:val="30"/>
          <w:cs/>
        </w:rPr>
        <w:t>ล้านบาท และ</w:t>
      </w:r>
      <w:r w:rsidR="0024300F" w:rsidRPr="002F02E8">
        <w:rPr>
          <w:rFonts w:ascii="Angsana New" w:hAnsi="Angsana New"/>
          <w:i/>
          <w:iCs/>
          <w:sz w:val="30"/>
          <w:szCs w:val="30"/>
        </w:rPr>
        <w:t xml:space="preserve"> </w:t>
      </w:r>
      <w:r w:rsidR="002F02E8" w:rsidRPr="002F02E8">
        <w:rPr>
          <w:rFonts w:ascii="Angsana New" w:hAnsi="Angsana New"/>
          <w:i/>
          <w:iCs/>
          <w:spacing w:val="-3"/>
          <w:sz w:val="30"/>
          <w:szCs w:val="30"/>
        </w:rPr>
        <w:t xml:space="preserve">588,118.96 </w:t>
      </w:r>
      <w:r w:rsidR="0024300F" w:rsidRPr="002F02E8">
        <w:rPr>
          <w:rFonts w:ascii="Angsana New" w:hAnsi="Angsana New" w:hint="cs"/>
          <w:i/>
          <w:iCs/>
          <w:sz w:val="30"/>
          <w:szCs w:val="30"/>
          <w:cs/>
        </w:rPr>
        <w:t>ล้านดองเวียดนาม</w:t>
      </w:r>
      <w:r w:rsidR="00907123" w:rsidRPr="002F02E8">
        <w:rPr>
          <w:rFonts w:ascii="Angsana New" w:hAnsi="Angsana New"/>
          <w:i/>
          <w:iCs/>
          <w:sz w:val="30"/>
          <w:szCs w:val="30"/>
        </w:rPr>
        <w:t>)</w:t>
      </w:r>
    </w:p>
    <w:p w14:paraId="1D009E4D" w14:textId="77777777" w:rsidR="00ED615B" w:rsidRPr="00606ADA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BC5BD73" w14:textId="3F9BEE5A" w:rsidR="00ED615B" w:rsidRPr="00606ADA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96919051"/>
      <w:r w:rsidRPr="00606AD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019AF" w:rsidRPr="00516F6F">
        <w:rPr>
          <w:rFonts w:ascii="Angsana New" w:hAnsi="Angsana New"/>
          <w:sz w:val="30"/>
          <w:szCs w:val="30"/>
        </w:rPr>
        <w:t xml:space="preserve">31 </w:t>
      </w:r>
      <w:r w:rsidR="00F019AF" w:rsidRPr="00516F6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019AF" w:rsidRPr="00606ADA">
        <w:rPr>
          <w:rFonts w:ascii="Angsana New" w:hAnsi="Angsana New"/>
          <w:sz w:val="30"/>
          <w:szCs w:val="30"/>
        </w:rPr>
        <w:t>256</w:t>
      </w:r>
      <w:r w:rsidR="00F019AF">
        <w:rPr>
          <w:rFonts w:ascii="Angsana New" w:hAnsi="Angsana New"/>
          <w:sz w:val="30"/>
          <w:szCs w:val="30"/>
        </w:rPr>
        <w:t>9</w:t>
      </w:r>
      <w:r w:rsidR="00F019AF"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4B2A55" w:rsidRPr="00606A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611F8">
        <w:rPr>
          <w:rFonts w:asciiTheme="majorBidi" w:hAnsiTheme="majorBidi" w:cstheme="majorBidi"/>
          <w:sz w:val="30"/>
          <w:szCs w:val="30"/>
        </w:rPr>
        <w:t xml:space="preserve">11,500 </w:t>
      </w:r>
      <w:r w:rsidRPr="00D949C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D949CE">
        <w:rPr>
          <w:rFonts w:asciiTheme="majorBidi" w:hAnsiTheme="majorBidi" w:cstheme="majorBidi"/>
          <w:sz w:val="30"/>
          <w:szCs w:val="30"/>
        </w:rPr>
        <w:t xml:space="preserve"> </w:t>
      </w:r>
      <w:r w:rsidRPr="00D949CE">
        <w:rPr>
          <w:rFonts w:asciiTheme="majorBidi" w:hAnsiTheme="majorBidi" w:cstheme="majorBidi"/>
          <w:sz w:val="30"/>
          <w:szCs w:val="30"/>
          <w:cs/>
        </w:rPr>
        <w:t>และ</w:t>
      </w:r>
      <w:r w:rsidR="003B7BB0">
        <w:rPr>
          <w:rFonts w:asciiTheme="majorBidi" w:hAnsiTheme="majorBidi" w:cstheme="majorBidi"/>
          <w:sz w:val="30"/>
          <w:szCs w:val="30"/>
        </w:rPr>
        <w:t xml:space="preserve"> </w:t>
      </w:r>
      <w:r w:rsidR="003B7BB0">
        <w:rPr>
          <w:rFonts w:asciiTheme="majorBidi" w:hAnsiTheme="majorBidi" w:cstheme="majorBidi"/>
          <w:sz w:val="30"/>
          <w:szCs w:val="30"/>
        </w:rPr>
        <w:br/>
      </w:r>
      <w:r w:rsidR="002611F8">
        <w:rPr>
          <w:rFonts w:asciiTheme="majorBidi" w:hAnsiTheme="majorBidi" w:cstheme="majorBidi"/>
          <w:sz w:val="30"/>
          <w:szCs w:val="30"/>
        </w:rPr>
        <w:t>444</w:t>
      </w:r>
      <w:r w:rsidR="003B7BB0">
        <w:rPr>
          <w:rFonts w:asciiTheme="majorBidi" w:hAnsiTheme="majorBidi" w:cstheme="majorBidi"/>
          <w:sz w:val="30"/>
          <w:szCs w:val="30"/>
        </w:rPr>
        <w:t xml:space="preserve"> </w:t>
      </w:r>
      <w:r w:rsidRPr="002A0BF2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Pr="002A0BF2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Pr="002A0BF2">
        <w:rPr>
          <w:rFonts w:asciiTheme="majorBidi" w:hAnsiTheme="majorBidi" w:cstheme="majorBidi"/>
          <w:sz w:val="30"/>
          <w:szCs w:val="30"/>
        </w:rPr>
        <w:t xml:space="preserve"> </w:t>
      </w:r>
      <w:r w:rsidRPr="002A0BF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A0BF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A0BF2">
        <w:rPr>
          <w:rFonts w:ascii="Angsana New" w:hAnsi="Angsana New"/>
          <w:i/>
          <w:iCs/>
          <w:sz w:val="30"/>
          <w:szCs w:val="30"/>
        </w:rPr>
        <w:t>256</w:t>
      </w:r>
      <w:r w:rsidR="00F019AF">
        <w:rPr>
          <w:rFonts w:ascii="Angsana New" w:hAnsi="Angsana New"/>
          <w:i/>
          <w:iCs/>
          <w:sz w:val="30"/>
          <w:szCs w:val="30"/>
        </w:rPr>
        <w:t>8</w:t>
      </w:r>
      <w:r w:rsidRPr="002A0BF2">
        <w:rPr>
          <w:rFonts w:ascii="Angsana New" w:hAnsi="Angsana New"/>
          <w:i/>
          <w:iCs/>
          <w:sz w:val="30"/>
          <w:szCs w:val="30"/>
        </w:rPr>
        <w:t xml:space="preserve">: </w:t>
      </w:r>
      <w:r w:rsidR="002F02E8">
        <w:rPr>
          <w:rFonts w:ascii="Angsana New" w:hAnsi="Angsana New"/>
          <w:i/>
          <w:iCs/>
          <w:sz w:val="30"/>
          <w:szCs w:val="30"/>
        </w:rPr>
        <w:t>12</w:t>
      </w:r>
      <w:r w:rsidR="00E42DFF" w:rsidRPr="002A0BF2">
        <w:rPr>
          <w:rFonts w:ascii="Angsana New" w:hAnsi="Angsana New"/>
          <w:i/>
          <w:iCs/>
          <w:sz w:val="30"/>
          <w:szCs w:val="30"/>
        </w:rPr>
        <w:t>,</w:t>
      </w:r>
      <w:r w:rsidR="002F02E8">
        <w:rPr>
          <w:rFonts w:ascii="Angsana New" w:hAnsi="Angsana New"/>
          <w:i/>
          <w:iCs/>
          <w:sz w:val="30"/>
          <w:szCs w:val="30"/>
        </w:rPr>
        <w:t>0</w:t>
      </w:r>
      <w:r w:rsidR="00E42DFF" w:rsidRPr="002A0BF2">
        <w:rPr>
          <w:rFonts w:ascii="Angsana New" w:hAnsi="Angsana New"/>
          <w:i/>
          <w:iCs/>
          <w:sz w:val="30"/>
          <w:szCs w:val="30"/>
        </w:rPr>
        <w:t>00</w:t>
      </w:r>
      <w:r w:rsidRPr="002A0BF2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BF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2F02E8">
        <w:rPr>
          <w:rFonts w:ascii="Angsana New" w:hAnsi="Angsana New"/>
          <w:i/>
          <w:iCs/>
          <w:sz w:val="30"/>
          <w:szCs w:val="30"/>
        </w:rPr>
        <w:t>30</w:t>
      </w:r>
      <w:r w:rsidR="00E42DFF" w:rsidRPr="002A0BF2">
        <w:rPr>
          <w:rFonts w:ascii="Angsana New" w:hAnsi="Angsana New"/>
          <w:i/>
          <w:iCs/>
          <w:sz w:val="30"/>
          <w:szCs w:val="30"/>
        </w:rPr>
        <w:t>0</w:t>
      </w:r>
      <w:r w:rsidRPr="002A0BF2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BF2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</w:t>
      </w:r>
      <w:r w:rsidRPr="00606ADA">
        <w:rPr>
          <w:rFonts w:ascii="Angsana New" w:hAnsi="Angsana New"/>
          <w:i/>
          <w:iCs/>
          <w:sz w:val="30"/>
          <w:szCs w:val="30"/>
          <w:cs/>
        </w:rPr>
        <w:t>า)</w:t>
      </w:r>
    </w:p>
    <w:p w14:paraId="2C01B793" w14:textId="77777777" w:rsidR="00ED615B" w:rsidRPr="00606ADA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bookmarkEnd w:id="3"/>
    <w:p w14:paraId="58EC513A" w14:textId="460F5F9B" w:rsidR="00ED615B" w:rsidRPr="0050233B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06ADA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สัญญาเงินกู้ยืมระยะยาวจากสถาบันการเงินทุกสัญญา และสัญญาหุ้นกู้บริษัท อาร์เอช อินเตอร์เนชั่นแนล (สิงคโปร์) คอร์ปอเรชั่น จำกัด</w:t>
      </w:r>
    </w:p>
    <w:p w14:paraId="03F3F9A4" w14:textId="06ABC4F3" w:rsidR="00963667" w:rsidRDefault="00963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64EC290E" w14:textId="08FE3D2A" w:rsidR="0016555B" w:rsidRPr="00627208" w:rsidRDefault="006B206E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627208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A32231E" w14:textId="4BA461C6" w:rsidR="00FD4825" w:rsidRPr="0062720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276CD" w:rsidRPr="00627208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 w:rsidRPr="00627208">
        <w:rPr>
          <w:rFonts w:asciiTheme="majorBidi" w:hAnsiTheme="majorBidi" w:cstheme="majorBidi"/>
          <w:sz w:val="30"/>
          <w:szCs w:val="30"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627208" w:rsidRDefault="00381513" w:rsidP="00F6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  <w:tab w:val="left" w:pos="35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61F32CD" w14:textId="1E8C599C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1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กลุ่มธุรกิจผลิตไฟฟ้าในประเทศ</w:t>
      </w:r>
    </w:p>
    <w:p w14:paraId="25ECEB72" w14:textId="3EA7BBC2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2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กลุ่มธุรกิจพลังงานทดแทน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0D112964" w14:textId="6193BE74" w:rsidR="00381513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3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กลุ่มธุรกิจการลงทุนในต่างประเทศ</w:t>
      </w:r>
    </w:p>
    <w:p w14:paraId="666DA4E9" w14:textId="0CF8C5DC" w:rsidR="00E52C82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</w:t>
      </w:r>
      <w:r w:rsidR="009B64B6" w:rsidRPr="00627208">
        <w:rPr>
          <w:rFonts w:asciiTheme="majorBidi" w:hAnsiTheme="majorBidi" w:cstheme="majorBidi"/>
          <w:sz w:val="30"/>
          <w:szCs w:val="30"/>
          <w:cs/>
        </w:rPr>
        <w:t>เกี่ยวเนื่องและสาธารณูปโภค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4CBC1480" w14:textId="77777777" w:rsidR="00C51AB3" w:rsidRPr="00627208" w:rsidRDefault="00C51AB3" w:rsidP="00C51AB3">
      <w:pPr>
        <w:rPr>
          <w:rFonts w:asciiTheme="majorBidi" w:hAnsiTheme="majorBidi" w:cstheme="majorBidi"/>
          <w:sz w:val="30"/>
          <w:szCs w:val="30"/>
        </w:rPr>
      </w:pPr>
    </w:p>
    <w:p w14:paraId="5AB69B21" w14:textId="77777777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</w:rPr>
      </w:pPr>
    </w:p>
    <w:p w14:paraId="05736F39" w14:textId="3B9EEB53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  <w:cs/>
        </w:rPr>
        <w:sectPr w:rsidR="008B4AB6" w:rsidRPr="00627208" w:rsidSect="0017353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73CC24FB" w14:textId="77777777" w:rsidR="00F64F27" w:rsidRPr="00627208" w:rsidRDefault="00F64F27" w:rsidP="00B1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27208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p w14:paraId="3CD1C614" w14:textId="77777777" w:rsidR="00B12C29" w:rsidRPr="00A82C65" w:rsidRDefault="00B12C29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154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58"/>
        <w:gridCol w:w="1061"/>
        <w:gridCol w:w="269"/>
        <w:gridCol w:w="1008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70"/>
        <w:gridCol w:w="270"/>
        <w:gridCol w:w="832"/>
        <w:gridCol w:w="92"/>
        <w:gridCol w:w="178"/>
        <w:gridCol w:w="92"/>
        <w:gridCol w:w="952"/>
        <w:gridCol w:w="38"/>
        <w:gridCol w:w="198"/>
        <w:gridCol w:w="41"/>
        <w:gridCol w:w="1021"/>
      </w:tblGrid>
      <w:tr w:rsidR="00F64F27" w:rsidRPr="00627208" w14:paraId="75C665D4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39D3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792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C78E42C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D77B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9180" w14:textId="1049AB9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C8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F8CA" w14:textId="5AA8A8F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3DB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6C20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896FA1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195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0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8456" w14:textId="7844CC2B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ADC9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C9FD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19AF" w:rsidRPr="00627208" w14:paraId="30AA1EA2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502A" w14:textId="1C35B630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F7A" w14:textId="2F6C6941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3B7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ACB5" w14:textId="682FCD85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4DE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9E6F" w14:textId="076119E9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DF2A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3C1B" w14:textId="2EE824E9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963A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EE50" w14:textId="45BA7225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323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B9A1" w14:textId="1F7FCCC3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4F3F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42B" w14:textId="51D5EFD6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CF1E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A883" w14:textId="2C710162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71C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328" w14:textId="5C4E6048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560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D85B" w14:textId="6B05C393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019AF" w:rsidRPr="00627208" w14:paraId="5F6F3508" w14:textId="77777777" w:rsidTr="00DB4924">
        <w:trPr>
          <w:trHeight w:val="76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053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422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89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E763C" w:rsidRPr="00627208" w14:paraId="3C037E09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610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28D3" w14:textId="0618C868" w:rsidR="009E763C" w:rsidRPr="00627208" w:rsidRDefault="008F1F14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F1F14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="004860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</w:rPr>
              <w:t>928</w:t>
            </w:r>
            <w:r w:rsidR="0048609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</w:rPr>
              <w:t>33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E8B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7C71" w14:textId="0428FB4A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B7852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,443,781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67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5DC9" w14:textId="10B28D65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B7A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82E" w14:textId="7FC11F98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ED7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4966" w14:textId="203534E5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1,587,739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CF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C4C" w14:textId="0A2523C6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1,439,373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F1E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F249" w14:textId="244EA219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7E3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BC99" w14:textId="06673B8E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13F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D2E9" w14:textId="018D72C3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9,516,07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141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1305" w14:textId="00132D3B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4,883,154</w:t>
            </w:r>
          </w:p>
        </w:tc>
      </w:tr>
      <w:tr w:rsidR="009E763C" w:rsidRPr="00627208" w14:paraId="09B09839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E33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1E9C" w14:textId="40406664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938,537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07E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3DAE" w14:textId="43DE1F9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191,480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1E9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73A7" w14:textId="2CE70B59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9D9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88F8" w14:textId="471146AD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726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B674" w14:textId="6B311587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263,02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30F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6A98" w14:textId="403EC09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292,076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56C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F2EF7" w14:textId="77AD69C7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6F2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1892" w14:textId="45EC4679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44A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6335" w14:textId="473AC128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1,201,5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A5F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F4E3" w14:textId="6EE0122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483,556</w:t>
            </w:r>
          </w:p>
        </w:tc>
      </w:tr>
      <w:tr w:rsidR="009E763C" w:rsidRPr="00627208" w14:paraId="6FD5832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862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2FF32" w14:textId="75DFD0AB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(7,385,39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257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BFDDC" w14:textId="443C6211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296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(2,961,013)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A56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4615F" w14:textId="36AB1CE4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42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AEF9F" w14:textId="7FD3C1A2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78B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F9332" w14:textId="457EA7E6" w:rsidR="009E763C" w:rsidRPr="00627208" w:rsidRDefault="0048609B" w:rsidP="005D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</w:t>
            </w:r>
            <w:r w:rsidR="005D232B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3B7BB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232B">
              <w:rPr>
                <w:rFonts w:asciiTheme="majorBidi" w:hAnsiTheme="majorBidi" w:cstheme="majorBidi"/>
                <w:sz w:val="26"/>
                <w:szCs w:val="26"/>
              </w:rPr>
              <w:t>718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C94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2951" w14:textId="600F210C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(942,730)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ECA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39AA66" w14:textId="52BFE92F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E71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F531D" w14:textId="2001DBB9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4548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ABD75" w14:textId="4E5657F7" w:rsidR="009E763C" w:rsidRPr="00627208" w:rsidRDefault="00A01AED" w:rsidP="005D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(8,5</w:t>
            </w:r>
            <w:r w:rsidR="005D232B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D232B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F28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F8B73" w14:textId="22A99163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(3,903,743)</w:t>
            </w:r>
          </w:p>
        </w:tc>
      </w:tr>
      <w:tr w:rsidR="009E763C" w:rsidRPr="00627208" w14:paraId="366F0D1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813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A827A" w14:textId="5364CB4A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1,481,478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36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237A8C" w14:textId="7C870266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674,248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480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59927" w14:textId="16C7251A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27D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21F32" w14:textId="31C68021" w:rsidR="009E763C" w:rsidRPr="00D44F1F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B4E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0DA49" w14:textId="72ADD00B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5D23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D23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1BD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F70C7" w14:textId="578430EF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788,719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575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15E4D" w14:textId="27618D83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84B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F4B06" w14:textId="5ECE5110" w:rsidR="009E763C" w:rsidRPr="00D44F1F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4F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309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C1EF2" w14:textId="48D7EBAB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</w:t>
            </w:r>
            <w:r w:rsidR="005D23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D23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2C5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ECEC5" w14:textId="228A28DE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1,462,967</w:t>
            </w:r>
          </w:p>
        </w:tc>
      </w:tr>
      <w:tr w:rsidR="009E763C" w:rsidRPr="00627208" w14:paraId="6CDAA9B2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2E0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BA5A" w14:textId="5CD7C3CD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F98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417" w14:textId="014384CE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2A9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EC4E" w14:textId="5D801C36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555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A3E4" w14:textId="31CA479C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6D1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0B83" w14:textId="2281336E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84D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2DA7" w14:textId="15371AB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620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1BEE" w14:textId="6EF7C8DE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55,825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C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68D6" w14:textId="62A0E099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91,147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B27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0EBE" w14:textId="7A1201EA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63,264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599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5257" w14:textId="46FE2605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98,726</w:t>
            </w:r>
          </w:p>
        </w:tc>
      </w:tr>
      <w:tr w:rsidR="009E763C" w:rsidRPr="00627208" w14:paraId="6D2686DE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68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36D9" w14:textId="0C7FAAB6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04A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651" w14:textId="720319EE" w:rsidR="009E763C" w:rsidRPr="000332A7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2E4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F086" w14:textId="57A044DB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397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776E" w14:textId="19AA6700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CF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8532" w14:textId="6395BF51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160,10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991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F873" w14:textId="2D1B8FEA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158,219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AD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E5B5" w14:textId="081B8D84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41,039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352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8A7" w14:textId="2152727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41,218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88C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FD29" w14:textId="52E64B20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225,25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DBD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DD88" w14:textId="2D43EB42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220,312</w:t>
            </w:r>
          </w:p>
        </w:tc>
      </w:tr>
      <w:tr w:rsidR="009E763C" w:rsidRPr="00627208" w14:paraId="2BD30E4D" w14:textId="77777777" w:rsidTr="00DB4924">
        <w:trPr>
          <w:trHeight w:val="5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799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6C0E" w14:textId="2DB6261C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8,913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1DC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C963" w14:textId="35F5C09B" w:rsidR="009E763C" w:rsidRPr="000332A7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29,517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A51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6FAA" w14:textId="33421F7F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BB9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4E90C" w14:textId="5F7123C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218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7D1A" w14:textId="7B646D5A" w:rsidR="009E763C" w:rsidRPr="00627208" w:rsidRDefault="005D232B" w:rsidP="005D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43B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5AEF" w14:textId="3F132823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571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0100" w14:textId="7E80FA66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347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ABEA" w14:textId="35213BAE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32,137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1A2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3F50" w14:textId="51D03E93" w:rsidR="009E763C" w:rsidRPr="00627208" w:rsidRDefault="005D232B" w:rsidP="005D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31,769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96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410B" w14:textId="6B84CC8F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69,262</w:t>
            </w:r>
          </w:p>
        </w:tc>
      </w:tr>
      <w:tr w:rsidR="009E763C" w:rsidRPr="00627208" w14:paraId="0D330A96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688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F01C" w14:textId="5C7205DA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(129,672)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347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BDD2" w14:textId="5D77F762" w:rsidR="009E763C" w:rsidRPr="001C1A2F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(126,015)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1B5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FB0D" w14:textId="21032516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F3C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A270" w14:textId="057DE828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5C4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1053" w14:textId="7595F86D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(744,748)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20E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6B0C" w14:textId="21D1A50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(337,857)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894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0037" w14:textId="6EF47F32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(92,0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1F0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988C" w14:textId="00107E0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(363,479)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004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D62C" w14:textId="6919BB0D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(966,46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029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516F" w14:textId="38004302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(827,393)</w:t>
            </w:r>
          </w:p>
        </w:tc>
      </w:tr>
      <w:tr w:rsidR="009E763C" w:rsidRPr="00627208" w14:paraId="2083CEAA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C85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FBF5" w14:textId="77B3A6CD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(339,536)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BDB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16C4" w14:textId="49288767" w:rsidR="009E763C" w:rsidRPr="001C1A2F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10,134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108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F525" w14:textId="6C433F95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47B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DE99" w14:textId="5F622886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00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A848" w14:textId="5871B332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88E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E3D6" w14:textId="6D5BCBEB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(130,748)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53E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5925" w14:textId="71EA64E1" w:rsidR="009E763C" w:rsidRPr="00627208" w:rsidRDefault="002C7A85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E24B" w14:textId="74D9B650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28D8" w14:textId="577C984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(1,114)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B8E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D52D" w14:textId="4B7C2453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(193,073)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EAB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B112" w14:textId="08D459E1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(121,728)</w:t>
            </w:r>
          </w:p>
        </w:tc>
      </w:tr>
      <w:tr w:rsidR="009E763C" w:rsidRPr="00627208" w14:paraId="073540B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2267" w14:textId="69EE07E1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ผลกำไรจากการเปลี่ยนแปลง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รรมของอนุพันธ์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B0AC" w14:textId="7DFA8AE8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75A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3FDC" w14:textId="77717CC0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E3F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5D1C" w14:textId="6AEB2BA4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E7F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E50B" w14:textId="105D3774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A99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7FFF5" w14:textId="0CF73BE9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38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7C1E" w14:textId="53219769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610,614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2C9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7933" w14:textId="43F3E58F" w:rsidR="009E763C" w:rsidRPr="00627208" w:rsidRDefault="002C7A85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5E2A" w14:textId="3A962051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336C" w14:textId="1BF70AFD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789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430E" w14:textId="1897C5D8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97,370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3B0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D482" w14:textId="78D2E034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610,614</w:t>
            </w:r>
          </w:p>
        </w:tc>
      </w:tr>
      <w:tr w:rsidR="009E763C" w:rsidRPr="00627208" w14:paraId="593057B1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7CE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99C2" w14:textId="27D97294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(358,73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6F0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71A7" w14:textId="0DAF51DC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(102,801)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F52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98B5" w14:textId="5AF61DCD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32C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63D3" w14:textId="1FD8D0A0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537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F6D0" w14:textId="7AADF0C4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(609,753)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69B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AD3B" w14:textId="7141DA8A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(683,918)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62B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B562" w14:textId="17649EA6" w:rsidR="009E763C" w:rsidRPr="00627208" w:rsidRDefault="002C7A85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(192,965)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659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3F85" w14:textId="34B6FF91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(230,161)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B4F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7E44" w14:textId="2F96A0BD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(1,161,45</w:t>
            </w:r>
            <w:r w:rsidR="00DD6FD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A6F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DDF1" w14:textId="3330DACC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(1,016,880)</w:t>
            </w:r>
          </w:p>
        </w:tc>
      </w:tr>
      <w:tr w:rsidR="009E763C" w:rsidRPr="00627208" w14:paraId="11CF3B58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05C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936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0C9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C02D" w14:textId="467ABC04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295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6BF0" w14:textId="3D320F8E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B4F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85AE" w14:textId="1C699441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3A2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D11F" w14:textId="448B8C1C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5BE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0F0C" w14:textId="6D5E7B02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46E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FC6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2E1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172D" w14:textId="4C5B5E02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E5A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018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0F5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DDEB" w14:textId="56A33812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63C" w:rsidRPr="00627208" w14:paraId="2C9E5D57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509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3D452" w14:textId="23475115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99,900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1B1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E12C2" w14:textId="5DAB7CAF" w:rsidR="009E763C" w:rsidRPr="000332A7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433,542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738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777E2" w14:textId="02BCAC71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F18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43BAE" w14:textId="086F3E61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D2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D4E75" w14:textId="0D3E0784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1,152,237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A07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2E2E6" w14:textId="2429B383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872,298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4ED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8A4A3" w14:textId="6DA3F884" w:rsidR="009E763C" w:rsidRPr="00627208" w:rsidRDefault="002C7A85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26,195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D7D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4DF52" w14:textId="58404D1F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(84,051)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17A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FDA07" w14:textId="4963F732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1,283,544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042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81C31" w14:textId="51A541CA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1,232,393</w:t>
            </w:r>
          </w:p>
        </w:tc>
      </w:tr>
      <w:tr w:rsidR="009E763C" w:rsidRPr="00627208" w14:paraId="2ED38F8D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AEC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07F14" w14:textId="0AAC7A68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786,40</w:t>
            </w:r>
            <w:r w:rsidR="00DD6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EEF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601E" w14:textId="70CF45FA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939,394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0A3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06CA5" w14:textId="65D95C3C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C42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67160" w14:textId="03BED960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3BD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CFB14" w14:textId="2B3679A5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02C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CAEAA" w14:textId="00504752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1,292,412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7AD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3DBA" w14:textId="5C37EDB0" w:rsidR="009E763C" w:rsidRPr="007A7A52" w:rsidRDefault="002C7A85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92" w:hanging="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(124,82</w:t>
            </w:r>
            <w:r w:rsidR="00DD6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0E8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9BBA6" w14:textId="43F69CF0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00" w:lineRule="exact"/>
              <w:ind w:right="-108" w:hanging="17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7A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(514,30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7A7A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77E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53715" w14:textId="2B9A3CE5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1,519,734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E9C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A9C1B" w14:textId="7AC62BFF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1,728,273</w:t>
            </w:r>
          </w:p>
        </w:tc>
      </w:tr>
      <w:tr w:rsidR="009E763C" w:rsidRPr="00627208" w14:paraId="0F20DE86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E29A" w14:textId="252332AF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FE146" w14:textId="421D6387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(29,292)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E2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072E3" w14:textId="0C0353CB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(102,060)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624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C2899" w14:textId="5EB45F6F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E3C6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F94C1" w14:textId="39AF916F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947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D9535" w14:textId="71BFFB23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(1,018)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EA2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069C0" w14:textId="26F1D5F2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(369,522)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E29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172CD" w14:textId="5DD0B6D1" w:rsidR="009E763C" w:rsidRPr="00627208" w:rsidRDefault="002C7A85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D6B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5BA8" w14:textId="0E6272C9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129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C6360" w14:textId="34D70E26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(31,664)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28C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21808" w14:textId="5F1CAB1C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(471,804)</w:t>
            </w:r>
          </w:p>
        </w:tc>
      </w:tr>
      <w:tr w:rsidR="009E763C" w:rsidRPr="00627208" w14:paraId="5AE1315A" w14:textId="77777777" w:rsidTr="00DB4924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842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CE02F" w14:textId="65AB1965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757,11</w:t>
            </w:r>
            <w:r w:rsidR="00DD6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2E2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3BDFE" w14:textId="2F03787A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D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9269A" w14:textId="591677CB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D78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A6FEB" w14:textId="6BDAD02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4E1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54370" w14:textId="44B66507" w:rsidR="009E763C" w:rsidRPr="00627208" w:rsidRDefault="0048609B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851,849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139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1D4B5" w14:textId="4BEFAC22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922,890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14D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D99CC" w14:textId="527CEE8A" w:rsidR="009E763C" w:rsidRPr="00A84A02" w:rsidRDefault="002C7A85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92" w:hanging="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(126,17</w:t>
            </w:r>
            <w:r w:rsidR="00DD6F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B5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F0E6E" w14:textId="5C66A4C6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300" w:lineRule="exact"/>
              <w:ind w:right="-108" w:hanging="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4A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(514,52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A84A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4C2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C5FB9" w14:textId="06DB218A" w:rsidR="009E763C" w:rsidRPr="00627208" w:rsidRDefault="00A01AED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1,488,070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0A5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73034" w14:textId="66FE2A48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1,256,469</w:t>
            </w:r>
          </w:p>
        </w:tc>
      </w:tr>
    </w:tbl>
    <w:p w14:paraId="0D3D0148" w14:textId="235718ED" w:rsidR="00AA432E" w:rsidRPr="00627208" w:rsidRDefault="00AA432E" w:rsidP="00AA4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  <w:cs/>
        </w:rPr>
        <w:sectPr w:rsidR="00AA432E" w:rsidRPr="00627208" w:rsidSect="003343B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00" w:type="dxa"/>
        <w:tblLayout w:type="fixed"/>
        <w:tblLook w:val="04A0" w:firstRow="1" w:lastRow="0" w:firstColumn="1" w:lastColumn="0" w:noHBand="0" w:noVBand="1"/>
      </w:tblPr>
      <w:tblGrid>
        <w:gridCol w:w="3119"/>
        <w:gridCol w:w="1079"/>
        <w:gridCol w:w="239"/>
        <w:gridCol w:w="1059"/>
        <w:gridCol w:w="236"/>
        <w:gridCol w:w="897"/>
        <w:gridCol w:w="236"/>
        <w:gridCol w:w="899"/>
        <w:gridCol w:w="236"/>
        <w:gridCol w:w="1046"/>
        <w:gridCol w:w="262"/>
        <w:gridCol w:w="1028"/>
        <w:gridCol w:w="236"/>
        <w:gridCol w:w="877"/>
        <w:gridCol w:w="236"/>
        <w:gridCol w:w="898"/>
        <w:gridCol w:w="236"/>
        <w:gridCol w:w="1081"/>
        <w:gridCol w:w="240"/>
        <w:gridCol w:w="1060"/>
      </w:tblGrid>
      <w:tr w:rsidR="00F64F27" w:rsidRPr="00627208" w14:paraId="6E24A619" w14:textId="77777777" w:rsidTr="00E42DFF">
        <w:trPr>
          <w:trHeight w:val="144"/>
        </w:trPr>
        <w:tc>
          <w:tcPr>
            <w:tcW w:w="3119" w:type="dxa"/>
            <w:vAlign w:val="bottom"/>
          </w:tcPr>
          <w:p w14:paraId="3E1DD01C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81" w:type="dxa"/>
            <w:gridSpan w:val="19"/>
            <w:vAlign w:val="bottom"/>
          </w:tcPr>
          <w:p w14:paraId="18C58FA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726D700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0F050246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4E34EE34" w14:textId="690E14CA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5FA31243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gridSpan w:val="3"/>
            <w:vAlign w:val="bottom"/>
          </w:tcPr>
          <w:p w14:paraId="0E007839" w14:textId="7D202EE5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4310DB0E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vAlign w:val="bottom"/>
          </w:tcPr>
          <w:p w14:paraId="78B07256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241F4DAC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vAlign w:val="bottom"/>
          </w:tcPr>
          <w:p w14:paraId="5FF37FD9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1" w:type="dxa"/>
            <w:gridSpan w:val="3"/>
            <w:vAlign w:val="bottom"/>
          </w:tcPr>
          <w:p w14:paraId="1B7C82CC" w14:textId="4DB93BA0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vAlign w:val="bottom"/>
          </w:tcPr>
          <w:p w14:paraId="12B29338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vAlign w:val="bottom"/>
          </w:tcPr>
          <w:p w14:paraId="67C68D4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19AF" w:rsidRPr="00627208" w14:paraId="7C27A9C5" w14:textId="77777777" w:rsidTr="005359B4">
        <w:trPr>
          <w:trHeight w:val="110"/>
        </w:trPr>
        <w:tc>
          <w:tcPr>
            <w:tcW w:w="3119" w:type="dxa"/>
            <w:vAlign w:val="bottom"/>
          </w:tcPr>
          <w:p w14:paraId="3812FEA8" w14:textId="6F9D0479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53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สาม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3CD6" w14:textId="54071878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B45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065C" w14:textId="26C0096F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E89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C0CB" w14:textId="399A20B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F57B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18F9" w14:textId="57E11C8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BF27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2BF0" w14:textId="77A15694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57D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17FD" w14:textId="6053E2FC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12C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921E" w14:textId="487682D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31F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B4E8" w14:textId="0D1F08F3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0E6A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B2BB" w14:textId="08EC6C8D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689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DBE5" w14:textId="1E20EADF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019AF" w:rsidRPr="00627208" w14:paraId="353501A1" w14:textId="77777777" w:rsidTr="00E42DFF">
        <w:trPr>
          <w:trHeight w:val="144"/>
        </w:trPr>
        <w:tc>
          <w:tcPr>
            <w:tcW w:w="3119" w:type="dxa"/>
            <w:vAlign w:val="bottom"/>
          </w:tcPr>
          <w:p w14:paraId="18A8D2A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firstLine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81" w:type="dxa"/>
            <w:gridSpan w:val="19"/>
            <w:vAlign w:val="bottom"/>
          </w:tcPr>
          <w:p w14:paraId="1FA5C2F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019AF" w:rsidRPr="00627208" w14:paraId="715FE43A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4D8C420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79" w:type="dxa"/>
            <w:vAlign w:val="bottom"/>
          </w:tcPr>
          <w:p w14:paraId="18CEA7EB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B0CA8E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3FB796A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1B797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1610445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91AA39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E0278A3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DADDD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A7C7FEE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0544A19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4F8907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CB51A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907D8B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10EF8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DC1866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4DE307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B0B53A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C949B15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C0E730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19AF" w:rsidRPr="00627208" w14:paraId="1A8117F1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06C37B9C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79" w:type="dxa"/>
            <w:vAlign w:val="bottom"/>
          </w:tcPr>
          <w:p w14:paraId="1469D0F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A8142AE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0BE7EF9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DF60A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238BB69E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E99DF8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A5E1361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61A336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7631BA1F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6CBE25B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55B960B4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BFAC09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2B37BC86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481FB3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DF4C04A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819B72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04351F9D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50A6A2F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7B983DA0" w14:textId="77777777" w:rsidR="00F019AF" w:rsidRPr="00627208" w:rsidRDefault="00F019AF" w:rsidP="00F01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63C" w:rsidRPr="00627208" w14:paraId="04C8F85B" w14:textId="77777777" w:rsidTr="005359B4">
        <w:trPr>
          <w:trHeight w:val="144"/>
        </w:trPr>
        <w:tc>
          <w:tcPr>
            <w:tcW w:w="3119" w:type="dxa"/>
          </w:tcPr>
          <w:p w14:paraId="658032E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79" w:type="dxa"/>
            <w:vAlign w:val="bottom"/>
          </w:tcPr>
          <w:p w14:paraId="022E4E52" w14:textId="15E78298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7,928,33</w:t>
            </w:r>
            <w:r w:rsidR="00186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9" w:type="dxa"/>
            <w:vAlign w:val="bottom"/>
          </w:tcPr>
          <w:p w14:paraId="457F575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41456265" w14:textId="2C8AA25E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3,443,781</w:t>
            </w:r>
          </w:p>
        </w:tc>
        <w:tc>
          <w:tcPr>
            <w:tcW w:w="236" w:type="dxa"/>
            <w:vAlign w:val="bottom"/>
          </w:tcPr>
          <w:p w14:paraId="1DDC8E5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14E5F2D" w14:textId="34E2AF7E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A60F9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4BB0462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80388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604B41D" w14:textId="6B6925AE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vAlign w:val="bottom"/>
          </w:tcPr>
          <w:p w14:paraId="7D7E6AB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5CFDDF1" w14:textId="3C11EA3F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82581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D796536" w14:textId="00C4BDFE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52C84B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27EC078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E9452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40E6F64" w14:textId="7B1E5C54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7,928,33</w:t>
            </w:r>
            <w:r w:rsidR="00186D1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0" w:type="dxa"/>
            <w:vAlign w:val="bottom"/>
          </w:tcPr>
          <w:p w14:paraId="58D405B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8EC8576" w14:textId="1A746FFE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3,443,781</w:t>
            </w:r>
          </w:p>
        </w:tc>
      </w:tr>
      <w:tr w:rsidR="009E763C" w:rsidRPr="00627208" w14:paraId="1DB97D21" w14:textId="77777777" w:rsidTr="005359B4">
        <w:trPr>
          <w:trHeight w:val="144"/>
        </w:trPr>
        <w:tc>
          <w:tcPr>
            <w:tcW w:w="3119" w:type="dxa"/>
          </w:tcPr>
          <w:p w14:paraId="2CEC718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79" w:type="dxa"/>
            <w:vAlign w:val="bottom"/>
          </w:tcPr>
          <w:p w14:paraId="05CC4A46" w14:textId="4C63C9CF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94A071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77FDF462" w14:textId="1ED29B2B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95524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F835A2B" w14:textId="77734B16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2709A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DAAF47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7118C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47D04FD4" w14:textId="0184CF56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1,563,558</w:t>
            </w:r>
          </w:p>
        </w:tc>
        <w:tc>
          <w:tcPr>
            <w:tcW w:w="262" w:type="dxa"/>
            <w:vAlign w:val="bottom"/>
          </w:tcPr>
          <w:p w14:paraId="1D93411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35344434" w14:textId="7A666A6A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1,415,370</w:t>
            </w:r>
          </w:p>
        </w:tc>
        <w:tc>
          <w:tcPr>
            <w:tcW w:w="236" w:type="dxa"/>
            <w:vAlign w:val="bottom"/>
          </w:tcPr>
          <w:p w14:paraId="3129519D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92CBBE5" w14:textId="16B97764" w:rsidR="009E763C" w:rsidRPr="00D43E2B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30FB15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461D4BFD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F9104F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9F39A04" w14:textId="2DC0D9DC" w:rsidR="009E763C" w:rsidRPr="00D43E2B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1,563,558</w:t>
            </w:r>
          </w:p>
        </w:tc>
        <w:tc>
          <w:tcPr>
            <w:tcW w:w="240" w:type="dxa"/>
            <w:vAlign w:val="bottom"/>
          </w:tcPr>
          <w:p w14:paraId="016853EA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A67DDED" w14:textId="14491A23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1,415,370</w:t>
            </w:r>
          </w:p>
        </w:tc>
      </w:tr>
      <w:tr w:rsidR="009E763C" w:rsidRPr="00627208" w14:paraId="3C615D56" w14:textId="77777777" w:rsidTr="005359B4">
        <w:trPr>
          <w:trHeight w:val="144"/>
        </w:trPr>
        <w:tc>
          <w:tcPr>
            <w:tcW w:w="3119" w:type="dxa"/>
          </w:tcPr>
          <w:p w14:paraId="70022A8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ประเทศอื่น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E263C79" w14:textId="2B41E803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3BEAAB7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4C11FAB" w14:textId="210AE9B1" w:rsidR="009E763C" w:rsidRPr="00627208" w:rsidRDefault="009E763C" w:rsidP="00D44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E8AD5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4C5015F0" w14:textId="1D1494CA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7667EE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21FB1F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FB649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B4DD0AF" w14:textId="42AD248E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24,181</w:t>
            </w:r>
          </w:p>
        </w:tc>
        <w:tc>
          <w:tcPr>
            <w:tcW w:w="262" w:type="dxa"/>
            <w:vAlign w:val="bottom"/>
          </w:tcPr>
          <w:p w14:paraId="734BCAB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3DAE0749" w14:textId="08006CC5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24,003</w:t>
            </w:r>
          </w:p>
        </w:tc>
        <w:tc>
          <w:tcPr>
            <w:tcW w:w="236" w:type="dxa"/>
            <w:vAlign w:val="bottom"/>
          </w:tcPr>
          <w:p w14:paraId="585A45C6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A3396FF" w14:textId="6426010F" w:rsidR="009E763C" w:rsidRPr="00D43E2B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83474DA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F739C39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D43E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3D060F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D1E2EA4" w14:textId="24615528" w:rsidR="009E763C" w:rsidRPr="00D43E2B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24,181</w:t>
            </w:r>
          </w:p>
        </w:tc>
        <w:tc>
          <w:tcPr>
            <w:tcW w:w="240" w:type="dxa"/>
            <w:vAlign w:val="bottom"/>
          </w:tcPr>
          <w:p w14:paraId="59EFFE1A" w14:textId="77777777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6F411F2" w14:textId="67F9A801" w:rsidR="009E763C" w:rsidRPr="00D43E2B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24,003</w:t>
            </w:r>
          </w:p>
        </w:tc>
      </w:tr>
      <w:tr w:rsidR="009E763C" w:rsidRPr="00627208" w14:paraId="43DDCBE0" w14:textId="77777777" w:rsidTr="005359B4">
        <w:trPr>
          <w:trHeight w:val="144"/>
        </w:trPr>
        <w:tc>
          <w:tcPr>
            <w:tcW w:w="3119" w:type="dxa"/>
          </w:tcPr>
          <w:p w14:paraId="7E467FB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E504A" w14:textId="5A135DBC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7,928,33</w:t>
            </w:r>
            <w:r w:rsidR="00186D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9" w:type="dxa"/>
            <w:vAlign w:val="bottom"/>
          </w:tcPr>
          <w:p w14:paraId="617B2BB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980B8" w14:textId="22B55B9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3,443,781</w:t>
            </w:r>
          </w:p>
        </w:tc>
        <w:tc>
          <w:tcPr>
            <w:tcW w:w="236" w:type="dxa"/>
            <w:vAlign w:val="bottom"/>
          </w:tcPr>
          <w:p w14:paraId="17DC003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02057D" w14:textId="399CBE5C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998AB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C581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C459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7A160" w14:textId="26BE8317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1,587,739</w:t>
            </w:r>
          </w:p>
        </w:tc>
        <w:tc>
          <w:tcPr>
            <w:tcW w:w="262" w:type="dxa"/>
            <w:vAlign w:val="bottom"/>
          </w:tcPr>
          <w:p w14:paraId="1E46DE0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1946E" w14:textId="6C1C7F72" w:rsidR="009E763C" w:rsidRPr="00611BD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1,439,373</w:t>
            </w:r>
          </w:p>
        </w:tc>
        <w:tc>
          <w:tcPr>
            <w:tcW w:w="236" w:type="dxa"/>
            <w:vAlign w:val="bottom"/>
          </w:tcPr>
          <w:p w14:paraId="6068158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EC685" w14:textId="2103779A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E2941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7090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2E60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F7E20" w14:textId="75DF3C97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9,516,07</w:t>
            </w:r>
            <w:r w:rsidR="00186D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0" w:type="dxa"/>
            <w:vAlign w:val="bottom"/>
          </w:tcPr>
          <w:p w14:paraId="06D6547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0D9A" w14:textId="29C07A38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4,883,154</w:t>
            </w:r>
          </w:p>
        </w:tc>
      </w:tr>
      <w:tr w:rsidR="009E763C" w:rsidRPr="00627208" w14:paraId="4214A8ED" w14:textId="77777777" w:rsidTr="005359B4">
        <w:trPr>
          <w:trHeight w:val="144"/>
        </w:trPr>
        <w:tc>
          <w:tcPr>
            <w:tcW w:w="3119" w:type="dxa"/>
          </w:tcPr>
          <w:p w14:paraId="2EE31EA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A1CA59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180899E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vAlign w:val="bottom"/>
          </w:tcPr>
          <w:p w14:paraId="1D04C77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6457C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33882E5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663FD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0FAB96C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C37C2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1A7E985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05A6457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56C3277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CCEBA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2B7911B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A9DEE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35D9A8C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2B9D3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63C6F5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0789888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42473DA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63C" w:rsidRPr="00627208" w14:paraId="3276DD82" w14:textId="77777777" w:rsidTr="005359B4">
        <w:trPr>
          <w:trHeight w:val="144"/>
        </w:trPr>
        <w:tc>
          <w:tcPr>
            <w:tcW w:w="3119" w:type="dxa"/>
          </w:tcPr>
          <w:p w14:paraId="2DA1589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79" w:type="dxa"/>
            <w:vAlign w:val="bottom"/>
          </w:tcPr>
          <w:p w14:paraId="21D0D0E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62EA25C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4BB7F53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4657F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4A90EDA" w14:textId="1AF7876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AB613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1DBC5DC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66985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20EF6E3E" w14:textId="0EFC41CB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1C65072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6AD1549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A604E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2B16339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C5C11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68E0AD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41BDE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6F1E455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7757FED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05D75F7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E763C" w:rsidRPr="00627208" w14:paraId="423D1090" w14:textId="77777777" w:rsidTr="005359B4">
        <w:trPr>
          <w:trHeight w:val="144"/>
        </w:trPr>
        <w:tc>
          <w:tcPr>
            <w:tcW w:w="3119" w:type="dxa"/>
          </w:tcPr>
          <w:p w14:paraId="151C865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79" w:type="dxa"/>
            <w:vAlign w:val="bottom"/>
          </w:tcPr>
          <w:p w14:paraId="02598CD9" w14:textId="4800CC7D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7,924,631</w:t>
            </w:r>
          </w:p>
        </w:tc>
        <w:tc>
          <w:tcPr>
            <w:tcW w:w="239" w:type="dxa"/>
            <w:vAlign w:val="bottom"/>
          </w:tcPr>
          <w:p w14:paraId="407D15E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19BD49A9" w14:textId="77146FFC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3,440,138</w:t>
            </w:r>
          </w:p>
        </w:tc>
        <w:tc>
          <w:tcPr>
            <w:tcW w:w="236" w:type="dxa"/>
            <w:vAlign w:val="bottom"/>
          </w:tcPr>
          <w:p w14:paraId="0DBF989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A4E65B4" w14:textId="25130FF4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A0535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2DAB716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2B3DA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6E8644B" w14:textId="4C5D7905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1,563,558</w:t>
            </w:r>
          </w:p>
        </w:tc>
        <w:tc>
          <w:tcPr>
            <w:tcW w:w="262" w:type="dxa"/>
            <w:vAlign w:val="bottom"/>
          </w:tcPr>
          <w:p w14:paraId="1C5C4F1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1C51ED09" w14:textId="57E7BBF4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1,415,371</w:t>
            </w:r>
          </w:p>
        </w:tc>
        <w:tc>
          <w:tcPr>
            <w:tcW w:w="236" w:type="dxa"/>
            <w:vAlign w:val="bottom"/>
          </w:tcPr>
          <w:p w14:paraId="0DFF2C0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11495733" w14:textId="1D101455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5A2F1A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171D815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F8A3A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AAA1EF9" w14:textId="6279E1B9" w:rsidR="009E763C" w:rsidRPr="00627208" w:rsidRDefault="002617F7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9,488,189</w:t>
            </w:r>
          </w:p>
        </w:tc>
        <w:tc>
          <w:tcPr>
            <w:tcW w:w="240" w:type="dxa"/>
            <w:vAlign w:val="bottom"/>
          </w:tcPr>
          <w:p w14:paraId="0B72F4E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428F49D" w14:textId="570F1835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4,855,509</w:t>
            </w:r>
          </w:p>
        </w:tc>
      </w:tr>
      <w:tr w:rsidR="009E763C" w:rsidRPr="00627208" w14:paraId="1668B6F7" w14:textId="77777777" w:rsidTr="005359B4">
        <w:trPr>
          <w:trHeight w:val="144"/>
        </w:trPr>
        <w:tc>
          <w:tcPr>
            <w:tcW w:w="3119" w:type="dxa"/>
          </w:tcPr>
          <w:p w14:paraId="3BB142D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79" w:type="dxa"/>
            <w:vAlign w:val="bottom"/>
          </w:tcPr>
          <w:p w14:paraId="1A5F47B2" w14:textId="675539D4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3,705</w:t>
            </w:r>
          </w:p>
        </w:tc>
        <w:tc>
          <w:tcPr>
            <w:tcW w:w="239" w:type="dxa"/>
            <w:vAlign w:val="bottom"/>
          </w:tcPr>
          <w:p w14:paraId="544E339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571EA723" w14:textId="6B70B6BC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3,643</w:t>
            </w:r>
          </w:p>
        </w:tc>
        <w:tc>
          <w:tcPr>
            <w:tcW w:w="236" w:type="dxa"/>
            <w:vAlign w:val="bottom"/>
          </w:tcPr>
          <w:p w14:paraId="4DFEBDC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0C39A37" w14:textId="6757D5AF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0013C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3D03DDC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5F503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5B9527AB" w14:textId="68C47D8D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24,181</w:t>
            </w:r>
          </w:p>
        </w:tc>
        <w:tc>
          <w:tcPr>
            <w:tcW w:w="262" w:type="dxa"/>
            <w:vAlign w:val="bottom"/>
          </w:tcPr>
          <w:p w14:paraId="041FB53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F7806FA" w14:textId="73EBD188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24,002</w:t>
            </w:r>
          </w:p>
        </w:tc>
        <w:tc>
          <w:tcPr>
            <w:tcW w:w="236" w:type="dxa"/>
            <w:vAlign w:val="bottom"/>
          </w:tcPr>
          <w:p w14:paraId="4AB0724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6E1DA067" w14:textId="0CE8BC00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9F849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5FAF0B7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56E5C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5BA3F5C" w14:textId="0A095783" w:rsidR="009E763C" w:rsidRPr="00627208" w:rsidRDefault="002617F7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27,886</w:t>
            </w:r>
          </w:p>
        </w:tc>
        <w:tc>
          <w:tcPr>
            <w:tcW w:w="240" w:type="dxa"/>
            <w:vAlign w:val="bottom"/>
          </w:tcPr>
          <w:p w14:paraId="051DA97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5DFB8D4D" w14:textId="6EBC881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27,645</w:t>
            </w:r>
          </w:p>
        </w:tc>
      </w:tr>
      <w:tr w:rsidR="009E763C" w:rsidRPr="00627208" w14:paraId="00920175" w14:textId="77777777" w:rsidTr="005359B4">
        <w:trPr>
          <w:trHeight w:val="144"/>
        </w:trPr>
        <w:tc>
          <w:tcPr>
            <w:tcW w:w="3119" w:type="dxa"/>
          </w:tcPr>
          <w:p w14:paraId="4A3FDC1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B9808" w14:textId="2D1031EF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7,928,336</w:t>
            </w:r>
          </w:p>
        </w:tc>
        <w:tc>
          <w:tcPr>
            <w:tcW w:w="239" w:type="dxa"/>
            <w:vAlign w:val="bottom"/>
          </w:tcPr>
          <w:p w14:paraId="7F34226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19A04B" w14:textId="6D8EAF74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3,443,781</w:t>
            </w:r>
          </w:p>
        </w:tc>
        <w:tc>
          <w:tcPr>
            <w:tcW w:w="236" w:type="dxa"/>
            <w:vAlign w:val="bottom"/>
          </w:tcPr>
          <w:p w14:paraId="082717E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D4E76" w14:textId="2FAD96CF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47F8A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A2AA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E4282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5634C" w14:textId="45D08C51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1,587,739</w:t>
            </w:r>
          </w:p>
        </w:tc>
        <w:tc>
          <w:tcPr>
            <w:tcW w:w="262" w:type="dxa"/>
            <w:vAlign w:val="bottom"/>
          </w:tcPr>
          <w:p w14:paraId="791F092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AE7C33" w14:textId="72B7BB1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1,439,373</w:t>
            </w:r>
          </w:p>
        </w:tc>
        <w:tc>
          <w:tcPr>
            <w:tcW w:w="236" w:type="dxa"/>
            <w:vAlign w:val="bottom"/>
          </w:tcPr>
          <w:p w14:paraId="5EDF8D5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F04A6" w14:textId="57810B8A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A2224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AE78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61BE3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A8A4A" w14:textId="60FFC431" w:rsidR="009E763C" w:rsidRPr="00627208" w:rsidRDefault="002617F7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9,516,07</w:t>
            </w:r>
            <w:r w:rsidR="00186D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0" w:type="dxa"/>
            <w:vAlign w:val="bottom"/>
          </w:tcPr>
          <w:p w14:paraId="1627F19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C8E0B" w14:textId="1B880058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4,883,154</w:t>
            </w:r>
          </w:p>
        </w:tc>
      </w:tr>
      <w:tr w:rsidR="009E763C" w:rsidRPr="00627208" w14:paraId="3D2D2A11" w14:textId="77777777" w:rsidTr="005359B4">
        <w:trPr>
          <w:trHeight w:val="144"/>
        </w:trPr>
        <w:tc>
          <w:tcPr>
            <w:tcW w:w="3119" w:type="dxa"/>
          </w:tcPr>
          <w:p w14:paraId="7C4EA79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0802DA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0063AD3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vAlign w:val="bottom"/>
          </w:tcPr>
          <w:p w14:paraId="0AF9F41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153A7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7371E7D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D78877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vAlign w:val="bottom"/>
          </w:tcPr>
          <w:p w14:paraId="2E9B3AB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2921B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08FFB7D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553C495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vAlign w:val="bottom"/>
          </w:tcPr>
          <w:p w14:paraId="04D7263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E2C78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vAlign w:val="bottom"/>
          </w:tcPr>
          <w:p w14:paraId="330C756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001E77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vAlign w:val="bottom"/>
          </w:tcPr>
          <w:p w14:paraId="64186B6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DE609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92B307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18EFB30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bottom"/>
          </w:tcPr>
          <w:p w14:paraId="3EB4E7C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E763C" w:rsidRPr="00627208" w14:paraId="70CA86FE" w14:textId="77777777" w:rsidTr="005359B4">
        <w:trPr>
          <w:trHeight w:val="144"/>
        </w:trPr>
        <w:tc>
          <w:tcPr>
            <w:tcW w:w="3119" w:type="dxa"/>
          </w:tcPr>
          <w:p w14:paraId="08B3A76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79" w:type="dxa"/>
            <w:vAlign w:val="bottom"/>
          </w:tcPr>
          <w:p w14:paraId="6F2A742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vAlign w:val="bottom"/>
          </w:tcPr>
          <w:p w14:paraId="4AB71CE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6DDC222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163AE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3CDDC359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9BFF9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55A9A1B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ADE37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14FC1AF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bottom"/>
          </w:tcPr>
          <w:p w14:paraId="26A3E55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78A2832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8FABF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5BC41EC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DDBD8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EBC492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4EE24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354B0BA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vAlign w:val="bottom"/>
          </w:tcPr>
          <w:p w14:paraId="1B0B651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1F32895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E763C" w:rsidRPr="00627208" w14:paraId="38F05576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24A9C2A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79" w:type="dxa"/>
            <w:vAlign w:val="bottom"/>
          </w:tcPr>
          <w:p w14:paraId="1F9E18D4" w14:textId="5FE31079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7,924,631</w:t>
            </w:r>
          </w:p>
        </w:tc>
        <w:tc>
          <w:tcPr>
            <w:tcW w:w="239" w:type="dxa"/>
            <w:vAlign w:val="bottom"/>
          </w:tcPr>
          <w:p w14:paraId="0F2B366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07D3393B" w14:textId="74AB9E94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3,440,138</w:t>
            </w:r>
          </w:p>
        </w:tc>
        <w:tc>
          <w:tcPr>
            <w:tcW w:w="236" w:type="dxa"/>
            <w:vAlign w:val="bottom"/>
          </w:tcPr>
          <w:p w14:paraId="4D47532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444E5E14" w14:textId="317F3CD2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7C0DB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vAlign w:val="bottom"/>
          </w:tcPr>
          <w:p w14:paraId="6B27074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4E70C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vAlign w:val="bottom"/>
          </w:tcPr>
          <w:p w14:paraId="034866AC" w14:textId="025F13FA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1,563,558</w:t>
            </w:r>
          </w:p>
        </w:tc>
        <w:tc>
          <w:tcPr>
            <w:tcW w:w="262" w:type="dxa"/>
            <w:vAlign w:val="bottom"/>
          </w:tcPr>
          <w:p w14:paraId="0B977DB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vAlign w:val="bottom"/>
          </w:tcPr>
          <w:p w14:paraId="4DBDEBC2" w14:textId="3497F34D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1,415,371</w:t>
            </w:r>
          </w:p>
        </w:tc>
        <w:tc>
          <w:tcPr>
            <w:tcW w:w="236" w:type="dxa"/>
            <w:vAlign w:val="bottom"/>
          </w:tcPr>
          <w:p w14:paraId="0A0A570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vAlign w:val="bottom"/>
          </w:tcPr>
          <w:p w14:paraId="49B843E9" w14:textId="0CA4882D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12223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BB7EA1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9BE764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D08D758" w14:textId="11E3CFC8" w:rsidR="009E763C" w:rsidRPr="00627208" w:rsidRDefault="002617F7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9,488,189</w:t>
            </w:r>
          </w:p>
        </w:tc>
        <w:tc>
          <w:tcPr>
            <w:tcW w:w="240" w:type="dxa"/>
            <w:vAlign w:val="bottom"/>
          </w:tcPr>
          <w:p w14:paraId="673A3A0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FD06646" w14:textId="6048B179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4,855,509</w:t>
            </w:r>
          </w:p>
        </w:tc>
      </w:tr>
      <w:tr w:rsidR="009E763C" w:rsidRPr="00627208" w14:paraId="4116B14B" w14:textId="77777777" w:rsidTr="005359B4">
        <w:trPr>
          <w:trHeight w:val="144"/>
        </w:trPr>
        <w:tc>
          <w:tcPr>
            <w:tcW w:w="3119" w:type="dxa"/>
            <w:vAlign w:val="bottom"/>
          </w:tcPr>
          <w:p w14:paraId="770B550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8C9BA20" w14:textId="2425067B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3,705</w:t>
            </w:r>
          </w:p>
        </w:tc>
        <w:tc>
          <w:tcPr>
            <w:tcW w:w="239" w:type="dxa"/>
            <w:vAlign w:val="bottom"/>
          </w:tcPr>
          <w:p w14:paraId="3DF6035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1E9FBEA" w14:textId="5DC7BCF6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3,643</w:t>
            </w:r>
          </w:p>
        </w:tc>
        <w:tc>
          <w:tcPr>
            <w:tcW w:w="236" w:type="dxa"/>
            <w:vAlign w:val="bottom"/>
          </w:tcPr>
          <w:p w14:paraId="2872106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3AEC3BCD" w14:textId="794D11E9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BEEF08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EE4CB4B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57B75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22250B1" w14:textId="4542247A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24,181</w:t>
            </w:r>
          </w:p>
        </w:tc>
        <w:tc>
          <w:tcPr>
            <w:tcW w:w="262" w:type="dxa"/>
            <w:vAlign w:val="bottom"/>
          </w:tcPr>
          <w:p w14:paraId="197E4AFA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1D0F26E6" w14:textId="54E2681A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24,002</w:t>
            </w:r>
          </w:p>
        </w:tc>
        <w:tc>
          <w:tcPr>
            <w:tcW w:w="236" w:type="dxa"/>
            <w:vAlign w:val="bottom"/>
          </w:tcPr>
          <w:p w14:paraId="6954035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71227BB" w14:textId="1F08CE10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8B111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81A94B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C8EF4C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D91323D" w14:textId="35E0542D" w:rsidR="009E763C" w:rsidRPr="00627208" w:rsidRDefault="002617F7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27,886</w:t>
            </w:r>
          </w:p>
        </w:tc>
        <w:tc>
          <w:tcPr>
            <w:tcW w:w="240" w:type="dxa"/>
            <w:vAlign w:val="bottom"/>
          </w:tcPr>
          <w:p w14:paraId="2641432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vAlign w:val="bottom"/>
          </w:tcPr>
          <w:p w14:paraId="30B8EADB" w14:textId="65F4F7A9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27,645</w:t>
            </w:r>
          </w:p>
        </w:tc>
      </w:tr>
      <w:tr w:rsidR="009E763C" w:rsidRPr="00627208" w14:paraId="37567659" w14:textId="77777777" w:rsidTr="005359B4">
        <w:trPr>
          <w:trHeight w:val="144"/>
        </w:trPr>
        <w:tc>
          <w:tcPr>
            <w:tcW w:w="3119" w:type="dxa"/>
          </w:tcPr>
          <w:p w14:paraId="1E9C6D01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E8246" w14:textId="4405FDB4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7,928,336</w:t>
            </w:r>
          </w:p>
        </w:tc>
        <w:tc>
          <w:tcPr>
            <w:tcW w:w="239" w:type="dxa"/>
            <w:vAlign w:val="bottom"/>
          </w:tcPr>
          <w:p w14:paraId="31A89923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7A829" w14:textId="3DEEE03F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3,443,781</w:t>
            </w:r>
          </w:p>
        </w:tc>
        <w:tc>
          <w:tcPr>
            <w:tcW w:w="236" w:type="dxa"/>
            <w:vAlign w:val="bottom"/>
          </w:tcPr>
          <w:p w14:paraId="3CCAFB9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1DF3D" w14:textId="1CB51EBE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7E00C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08F10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AD1846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92FDC" w14:textId="6A7760AD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1,587,739</w:t>
            </w:r>
          </w:p>
        </w:tc>
        <w:tc>
          <w:tcPr>
            <w:tcW w:w="262" w:type="dxa"/>
            <w:vAlign w:val="bottom"/>
          </w:tcPr>
          <w:p w14:paraId="2BFE03A2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E293B" w14:textId="50B11196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1,439,373</w:t>
            </w:r>
          </w:p>
        </w:tc>
        <w:tc>
          <w:tcPr>
            <w:tcW w:w="236" w:type="dxa"/>
            <w:vAlign w:val="bottom"/>
          </w:tcPr>
          <w:p w14:paraId="47E08BEF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51EF4" w14:textId="2FD5F9A1" w:rsidR="009E763C" w:rsidRPr="00627208" w:rsidRDefault="00861D39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E6122E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59EFD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310EEE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66AB9" w14:textId="2B03A235" w:rsidR="009E763C" w:rsidRPr="00627208" w:rsidRDefault="002617F7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9,516,07</w:t>
            </w:r>
            <w:r w:rsidR="00186D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0" w:type="dxa"/>
            <w:vAlign w:val="bottom"/>
          </w:tcPr>
          <w:p w14:paraId="2C08FFC5" w14:textId="77777777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8E3C2" w14:textId="5755494C" w:rsidR="009E763C" w:rsidRPr="00627208" w:rsidRDefault="009E763C" w:rsidP="009E7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4,883,154</w:t>
            </w:r>
          </w:p>
        </w:tc>
      </w:tr>
    </w:tbl>
    <w:p w14:paraId="0B070B54" w14:textId="77777777" w:rsidR="00F64F27" w:rsidRPr="00627208" w:rsidRDefault="00F64F27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A641AC" w14:textId="77777777" w:rsidR="004C4A9A" w:rsidRPr="00627208" w:rsidRDefault="004C4A9A" w:rsidP="00E42DFF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4C4A9A" w:rsidRPr="00627208" w:rsidSect="003343BC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F0C1BFA" w14:textId="584DCEA1" w:rsidR="00886F54" w:rsidRPr="00627208" w:rsidRDefault="00886F54" w:rsidP="00886F5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2E9A103A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676D42B5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A4F816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4CE5823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1E089F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7D8A7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DF89B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6B3CFEF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B3CC71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886F54" w:rsidRPr="00627208" w:rsidSect="003343B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9"/>
        <w:gridCol w:w="1373"/>
        <w:gridCol w:w="243"/>
        <w:gridCol w:w="1181"/>
        <w:gridCol w:w="277"/>
        <w:gridCol w:w="1350"/>
        <w:gridCol w:w="270"/>
        <w:gridCol w:w="1170"/>
        <w:gridCol w:w="237"/>
        <w:gridCol w:w="1084"/>
        <w:gridCol w:w="270"/>
        <w:gridCol w:w="864"/>
        <w:gridCol w:w="270"/>
        <w:gridCol w:w="1080"/>
        <w:gridCol w:w="351"/>
        <w:gridCol w:w="900"/>
        <w:gridCol w:w="270"/>
        <w:gridCol w:w="1074"/>
        <w:gridCol w:w="7"/>
      </w:tblGrid>
      <w:tr w:rsidR="00414AA4" w:rsidRPr="00627208" w14:paraId="7F5FC036" w14:textId="77777777" w:rsidTr="00592B58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13112435" w14:textId="77777777" w:rsidR="00414AA4" w:rsidRPr="00627208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13A6C1A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627208" w14:paraId="40FF54E3" w14:textId="77777777" w:rsidTr="00592B58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175DDFB1" w14:textId="77777777" w:rsidR="00414AA4" w:rsidRPr="00627208" w:rsidRDefault="00414AA4" w:rsidP="008576FC">
            <w:pPr>
              <w:ind w:left="-17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85" w:type="dxa"/>
            <w:gridSpan w:val="9"/>
            <w:tcBorders>
              <w:bottom w:val="single" w:sz="4" w:space="0" w:color="auto"/>
            </w:tcBorders>
            <w:vAlign w:val="bottom"/>
          </w:tcPr>
          <w:p w14:paraId="075B376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168794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09" w:type="dxa"/>
            <w:gridSpan w:val="7"/>
            <w:vAlign w:val="bottom"/>
          </w:tcPr>
          <w:p w14:paraId="300167F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627208" w14:paraId="3E645737" w14:textId="77777777" w:rsidTr="00592B58">
        <w:trPr>
          <w:trHeight w:val="261"/>
          <w:tblHeader/>
        </w:trPr>
        <w:tc>
          <w:tcPr>
            <w:tcW w:w="3059" w:type="dxa"/>
            <w:vAlign w:val="bottom"/>
          </w:tcPr>
          <w:p w14:paraId="1E686B99" w14:textId="77777777" w:rsidR="00414AA4" w:rsidRPr="00627208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F48BF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EAA9C90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244F04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9C2442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CBCA79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77150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มูลค่าด้วยมูลค่ายุติธรรมผ่าน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F6E124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BFB66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31C5AFB7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7F2C39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74655F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05CC3F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D6AF6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13BFA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</w:tcBorders>
            <w:vAlign w:val="bottom"/>
          </w:tcPr>
          <w:p w14:paraId="14AB9321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538145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70D55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3AB49FD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627208" w14:paraId="11C2C016" w14:textId="77777777" w:rsidTr="00592B58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2A72B299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0D3A545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627208" w14:paraId="6866F0B2" w14:textId="77777777" w:rsidTr="00592B58">
        <w:trPr>
          <w:gridAfter w:val="1"/>
          <w:wAfter w:w="7" w:type="dxa"/>
          <w:trHeight w:val="261"/>
          <w:tblHeader/>
        </w:trPr>
        <w:tc>
          <w:tcPr>
            <w:tcW w:w="3059" w:type="dxa"/>
            <w:vAlign w:val="bottom"/>
          </w:tcPr>
          <w:p w14:paraId="774FD917" w14:textId="6B8A42C6" w:rsidR="00414AA4" w:rsidRPr="00E753C9" w:rsidRDefault="00E91BFA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DB7F27"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9</w:t>
            </w:r>
          </w:p>
        </w:tc>
        <w:tc>
          <w:tcPr>
            <w:tcW w:w="12264" w:type="dxa"/>
            <w:gridSpan w:val="17"/>
            <w:vAlign w:val="bottom"/>
          </w:tcPr>
          <w:p w14:paraId="4D48440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627208" w14:paraId="3A11A145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502CDE4A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3" w:type="dxa"/>
            <w:vAlign w:val="bottom"/>
          </w:tcPr>
          <w:p w14:paraId="64589FD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6F9B91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53EEFC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7A81ED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926DC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893C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F3830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CF6741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35D07A5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F10E6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FC1655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5AC7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B5985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63A1D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41F1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ED002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D2AB2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4A9DD279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5164B52C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3" w:type="dxa"/>
            <w:vAlign w:val="bottom"/>
          </w:tcPr>
          <w:p w14:paraId="1F874269" w14:textId="321FC80F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30B7F6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B2444CE" w14:textId="4145E99B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09703BE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B6AEB6" w14:textId="0CF22A1A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5952E2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5CD8EFB" w14:textId="4BB8D5E2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59F2F5B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8C97912" w14:textId="1138D10F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36909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55BDA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59B6D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C82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750CBDC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DA1432" w14:textId="77777777" w:rsidR="00414AA4" w:rsidRPr="00627208" w:rsidRDefault="00414AA4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5654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A4C427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001" w:rsidRPr="00627208" w14:paraId="7EE13097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3A05B9A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73" w:type="dxa"/>
            <w:vAlign w:val="bottom"/>
          </w:tcPr>
          <w:p w14:paraId="59E6EF25" w14:textId="10367A9F" w:rsidR="00080001" w:rsidRPr="00627208" w:rsidRDefault="00080001" w:rsidP="004A314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71543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5B92398" w14:textId="42CACA15" w:rsidR="00080001" w:rsidRPr="00627208" w:rsidRDefault="00080001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A972E9F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E470A4" w14:textId="0EC36812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25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C20631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0744BA3" w14:textId="758BDE77" w:rsidR="00080001" w:rsidRPr="005065DE" w:rsidRDefault="008F1F14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08000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536</w:t>
            </w:r>
            <w:r w:rsidR="0008000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37" w:type="dxa"/>
            <w:vAlign w:val="bottom"/>
          </w:tcPr>
          <w:p w14:paraId="28866AC8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BB47D5" w14:textId="34E60E44" w:rsidR="00080001" w:rsidRPr="00627208" w:rsidRDefault="008F1F14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08000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536</w:t>
            </w:r>
            <w:r w:rsidR="00080001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723</w:t>
            </w:r>
          </w:p>
        </w:tc>
        <w:tc>
          <w:tcPr>
            <w:tcW w:w="270" w:type="dxa"/>
            <w:vAlign w:val="bottom"/>
          </w:tcPr>
          <w:p w14:paraId="76BF93A9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90C011" w14:textId="01194935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12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2527D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753605" w14:textId="2666EA18" w:rsidR="00080001" w:rsidRPr="00627208" w:rsidRDefault="00080001" w:rsidP="000800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39A64765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0DB58C" w14:textId="552F613A" w:rsidR="00080001" w:rsidRPr="00627208" w:rsidRDefault="00080001" w:rsidP="00080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A9D1E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46A58E6" w14:textId="15B1DBFE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001" w:rsidRPr="005065DE" w14:paraId="46B47988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012042C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  <w:vAlign w:val="bottom"/>
          </w:tcPr>
          <w:p w14:paraId="6E36D470" w14:textId="150AD7E4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880BF54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E38D010" w14:textId="64724E66" w:rsidR="00080001" w:rsidRPr="00627208" w:rsidRDefault="00080001" w:rsidP="004A314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4,350,459</w:t>
            </w:r>
          </w:p>
        </w:tc>
        <w:tc>
          <w:tcPr>
            <w:tcW w:w="277" w:type="dxa"/>
            <w:vAlign w:val="bottom"/>
          </w:tcPr>
          <w:p w14:paraId="3492A16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78477B21" w14:textId="797C3222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25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4BAB74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6FD74C2" w14:textId="1A92896D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30,000</w:t>
            </w:r>
          </w:p>
        </w:tc>
        <w:tc>
          <w:tcPr>
            <w:tcW w:w="237" w:type="dxa"/>
            <w:vAlign w:val="bottom"/>
          </w:tcPr>
          <w:p w14:paraId="1474F45F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65CF9556" w14:textId="2CA4821A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4,380,459</w:t>
            </w:r>
          </w:p>
        </w:tc>
        <w:tc>
          <w:tcPr>
            <w:tcW w:w="270" w:type="dxa"/>
            <w:vAlign w:val="bottom"/>
          </w:tcPr>
          <w:p w14:paraId="67A0E04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C7F98D" w14:textId="1B851B36" w:rsidR="00080001" w:rsidRPr="00627208" w:rsidRDefault="00080001" w:rsidP="0008000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FBD6B3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C60FE3" w14:textId="03094765" w:rsidR="00080001" w:rsidRPr="00627208" w:rsidRDefault="00080001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4,380,500</w:t>
            </w:r>
          </w:p>
        </w:tc>
        <w:tc>
          <w:tcPr>
            <w:tcW w:w="351" w:type="dxa"/>
            <w:vAlign w:val="bottom"/>
          </w:tcPr>
          <w:p w14:paraId="795C768A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3C8EBB" w14:textId="5C71B7C3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3C8CD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6F456D8" w14:textId="209C0E5E" w:rsidR="00080001" w:rsidRPr="00627208" w:rsidRDefault="00080001" w:rsidP="004A3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4,380,500</w:t>
            </w:r>
          </w:p>
        </w:tc>
      </w:tr>
      <w:tr w:rsidR="002033D1" w:rsidRPr="00627208" w14:paraId="4059BA56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14A720D0" w14:textId="77777777" w:rsidR="002033D1" w:rsidRPr="00627208" w:rsidRDefault="002033D1" w:rsidP="002033D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3" w:type="dxa"/>
            <w:vAlign w:val="bottom"/>
          </w:tcPr>
          <w:p w14:paraId="6AA28D33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90FBBDC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BA6DB0F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7B2EBD4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1FCC6B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F2024F" w14:textId="77777777" w:rsidR="002033D1" w:rsidRPr="00627208" w:rsidRDefault="002033D1" w:rsidP="002033D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84F579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6DFC286" w14:textId="77777777" w:rsidR="002033D1" w:rsidRPr="00627208" w:rsidRDefault="002033D1" w:rsidP="002033D1">
            <w:pPr>
              <w:tabs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1366EE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48DCFE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652F702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DACF96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5A6864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  <w:vAlign w:val="bottom"/>
          </w:tcPr>
          <w:p w14:paraId="77636EF6" w14:textId="77777777" w:rsidR="002033D1" w:rsidRPr="00627208" w:rsidRDefault="002033D1" w:rsidP="002033D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A4BAC5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69DE485" w14:textId="77777777" w:rsidR="002033D1" w:rsidRPr="00627208" w:rsidRDefault="002033D1" w:rsidP="002033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2548AB3" w14:textId="77777777" w:rsidR="002033D1" w:rsidRPr="00627208" w:rsidRDefault="002033D1" w:rsidP="002033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001" w:rsidRPr="00627208" w14:paraId="54F8075B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4D4E4FC1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3" w:type="dxa"/>
            <w:vAlign w:val="bottom"/>
          </w:tcPr>
          <w:p w14:paraId="50568923" w14:textId="5C090D29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2D7DE6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E7B00D6" w14:textId="1B667281" w:rsidR="00080001" w:rsidRPr="00627208" w:rsidRDefault="00080001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5FDBE429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CCF19B" w14:textId="38A9B8EB" w:rsidR="00080001" w:rsidRPr="00627208" w:rsidRDefault="00080001" w:rsidP="004A314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4,104,335</w:t>
            </w:r>
          </w:p>
        </w:tc>
        <w:tc>
          <w:tcPr>
            <w:tcW w:w="270" w:type="dxa"/>
            <w:vAlign w:val="bottom"/>
          </w:tcPr>
          <w:p w14:paraId="7E5D92AF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D1396F" w14:textId="6172CE6B" w:rsidR="00080001" w:rsidRPr="00627208" w:rsidRDefault="00080001" w:rsidP="00080001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03954CE4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1B37A15" w14:textId="109EC41A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4,104,335</w:t>
            </w:r>
          </w:p>
        </w:tc>
        <w:tc>
          <w:tcPr>
            <w:tcW w:w="270" w:type="dxa"/>
            <w:vAlign w:val="bottom"/>
          </w:tcPr>
          <w:p w14:paraId="2D5F3466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869EC72" w14:textId="39C03C10" w:rsidR="00080001" w:rsidRPr="00627208" w:rsidRDefault="00080001" w:rsidP="004A3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1,268,968</w:t>
            </w:r>
          </w:p>
        </w:tc>
        <w:tc>
          <w:tcPr>
            <w:tcW w:w="270" w:type="dxa"/>
            <w:vAlign w:val="bottom"/>
          </w:tcPr>
          <w:p w14:paraId="52A09E84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EE0444" w14:textId="0EDEFC63" w:rsidR="00080001" w:rsidRPr="00627208" w:rsidRDefault="00080001" w:rsidP="0008000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51" w:type="dxa"/>
            <w:vAlign w:val="bottom"/>
          </w:tcPr>
          <w:p w14:paraId="2426AE80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B011979" w14:textId="33D405F2" w:rsidR="00080001" w:rsidRPr="00627208" w:rsidRDefault="00080001" w:rsidP="004A314D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2,835,367</w:t>
            </w:r>
          </w:p>
        </w:tc>
        <w:tc>
          <w:tcPr>
            <w:tcW w:w="270" w:type="dxa"/>
            <w:vAlign w:val="bottom"/>
          </w:tcPr>
          <w:p w14:paraId="743B20E7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B6A3821" w14:textId="6B7F0A79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4,104,335</w:t>
            </w:r>
          </w:p>
        </w:tc>
      </w:tr>
      <w:tr w:rsidR="00080001" w:rsidRPr="00627208" w14:paraId="7B3D5F21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4A3EFED5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  <w:vAlign w:val="bottom"/>
          </w:tcPr>
          <w:p w14:paraId="6DC303DF" w14:textId="624AB4BC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D7881B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43142A8F" w14:textId="444383F2" w:rsidR="00080001" w:rsidRPr="00627208" w:rsidRDefault="00080001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7B17FE5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846D20" w14:textId="18C560AE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E68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5B450F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6752199" w14:textId="06F79531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102,934</w:t>
            </w:r>
          </w:p>
        </w:tc>
        <w:tc>
          <w:tcPr>
            <w:tcW w:w="237" w:type="dxa"/>
            <w:vAlign w:val="bottom"/>
          </w:tcPr>
          <w:p w14:paraId="4696B98E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F5967A9" w14:textId="181100AD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102,934</w:t>
            </w:r>
          </w:p>
        </w:tc>
        <w:tc>
          <w:tcPr>
            <w:tcW w:w="270" w:type="dxa"/>
            <w:vAlign w:val="bottom"/>
          </w:tcPr>
          <w:p w14:paraId="43EA8786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75E0450" w14:textId="522441D6" w:rsidR="00080001" w:rsidRPr="00627208" w:rsidRDefault="00080001" w:rsidP="0008000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821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D8225E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AAB378E" w14:textId="10B1D4DF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107,087</w:t>
            </w:r>
          </w:p>
        </w:tc>
        <w:tc>
          <w:tcPr>
            <w:tcW w:w="351" w:type="dxa"/>
            <w:vAlign w:val="bottom"/>
          </w:tcPr>
          <w:p w14:paraId="757F2065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0AAC6B" w14:textId="22AAFC58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1C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8543BD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8846C59" w14:textId="03297712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107,087</w:t>
            </w:r>
          </w:p>
        </w:tc>
      </w:tr>
      <w:tr w:rsidR="00080001" w:rsidRPr="00627208" w14:paraId="6BA21C71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7C777C28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3" w:type="dxa"/>
            <w:vAlign w:val="bottom"/>
          </w:tcPr>
          <w:p w14:paraId="0EE2FE73" w14:textId="67047E24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548354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2E2FD049" w14:textId="6D29C6E2" w:rsidR="00080001" w:rsidRPr="00627208" w:rsidRDefault="00080001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B5659E8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C40DDF" w14:textId="671AB73E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E68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4EFC5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7EFE2E" w14:textId="033E7521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1,195,235</w:t>
            </w:r>
          </w:p>
        </w:tc>
        <w:tc>
          <w:tcPr>
            <w:tcW w:w="237" w:type="dxa"/>
            <w:vAlign w:val="bottom"/>
          </w:tcPr>
          <w:p w14:paraId="01EA0B99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0ACB9AD1" w14:textId="7A3FA89F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1,195,235</w:t>
            </w:r>
          </w:p>
        </w:tc>
        <w:tc>
          <w:tcPr>
            <w:tcW w:w="270" w:type="dxa"/>
            <w:vAlign w:val="bottom"/>
          </w:tcPr>
          <w:p w14:paraId="3FFEFA2D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D06E4D" w14:textId="53FE8343" w:rsidR="00080001" w:rsidRPr="00627208" w:rsidRDefault="00080001" w:rsidP="0008000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821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2441F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043B5C" w14:textId="0CC0281E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1,195,235</w:t>
            </w:r>
          </w:p>
        </w:tc>
        <w:tc>
          <w:tcPr>
            <w:tcW w:w="351" w:type="dxa"/>
            <w:vAlign w:val="bottom"/>
          </w:tcPr>
          <w:p w14:paraId="2D6617F5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B1DC2F" w14:textId="149F7D9C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1C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58CA2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2350BE52" w14:textId="68C99493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1,195,235</w:t>
            </w:r>
          </w:p>
        </w:tc>
      </w:tr>
      <w:tr w:rsidR="00080001" w:rsidRPr="00627208" w14:paraId="30A60D16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452A04ED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73" w:type="dxa"/>
            <w:vAlign w:val="bottom"/>
          </w:tcPr>
          <w:p w14:paraId="780BC4E5" w14:textId="32680FDC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8D8C5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F4E9956" w14:textId="76BFC27C" w:rsidR="00080001" w:rsidRPr="00627208" w:rsidRDefault="00080001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55D5214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22C14E" w14:textId="06F4C308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E68D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E8084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C74FDC1" w14:textId="489CA4F8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5,891,119</w:t>
            </w:r>
          </w:p>
        </w:tc>
        <w:tc>
          <w:tcPr>
            <w:tcW w:w="237" w:type="dxa"/>
            <w:vAlign w:val="bottom"/>
          </w:tcPr>
          <w:p w14:paraId="1F3798A0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32E6FEDA" w14:textId="1345BC8C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5,891,119</w:t>
            </w:r>
          </w:p>
        </w:tc>
        <w:tc>
          <w:tcPr>
            <w:tcW w:w="270" w:type="dxa"/>
            <w:vAlign w:val="bottom"/>
          </w:tcPr>
          <w:p w14:paraId="62CBCB08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F38E9F1" w14:textId="65FE76FB" w:rsidR="00080001" w:rsidRPr="00627208" w:rsidRDefault="00080001" w:rsidP="0008000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821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5739BF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F323AC7" w14:textId="631697E0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6,148,816</w:t>
            </w:r>
          </w:p>
        </w:tc>
        <w:tc>
          <w:tcPr>
            <w:tcW w:w="351" w:type="dxa"/>
            <w:vAlign w:val="bottom"/>
          </w:tcPr>
          <w:p w14:paraId="0505B00D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3F8856" w14:textId="45A281A5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1C2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5E2C2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DCF9C25" w14:textId="1855C918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6,148,816</w:t>
            </w:r>
          </w:p>
        </w:tc>
      </w:tr>
      <w:tr w:rsidR="00080001" w:rsidRPr="00627208" w14:paraId="1C16BF87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6D50D011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3" w:type="dxa"/>
          </w:tcPr>
          <w:p w14:paraId="504B1C87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6C9246B9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2B025B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</w:tcPr>
          <w:p w14:paraId="7AA29BCA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3F7FD4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E17D423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3220AD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1C5E25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6C548E5A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E5F588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B0905FF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437EC3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6CFB8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4FF94653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0BBC6A" w14:textId="33BED969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7F55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5D9AF0DA" w14:textId="77777777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001" w:rsidRPr="00627208" w14:paraId="35EAFAC5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FBE59D6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3" w:type="dxa"/>
          </w:tcPr>
          <w:p w14:paraId="34893EA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34A92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F4A81B4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7" w:type="dxa"/>
          </w:tcPr>
          <w:p w14:paraId="785EC13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281BBF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BD5F74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03C2A7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A4F4E84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4F841397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F06897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E92F7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1CDB99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506B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54F014F7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12A3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9C40D7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687043EE" w14:textId="77777777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0001" w:rsidRPr="00627208" w14:paraId="709874EE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12A33455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1A1B4F69" w14:textId="422EDAF1" w:rsidR="00080001" w:rsidRPr="00627208" w:rsidRDefault="00080001" w:rsidP="0008000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1,764,397</w:t>
            </w:r>
          </w:p>
        </w:tc>
        <w:tc>
          <w:tcPr>
            <w:tcW w:w="243" w:type="dxa"/>
            <w:vAlign w:val="bottom"/>
          </w:tcPr>
          <w:p w14:paraId="24C24145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B4EAA8A" w14:textId="1A5EF390" w:rsidR="00080001" w:rsidRPr="00627208" w:rsidRDefault="00080001" w:rsidP="0008000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23F14BFF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D43A2" w14:textId="47B28D84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18A16D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F5AAF1" w14:textId="27EBCF41" w:rsidR="00080001" w:rsidRPr="00627208" w:rsidRDefault="00080001" w:rsidP="000800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53AB98F2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79175AFF" w14:textId="75AD8BE1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1,764,397</w:t>
            </w:r>
          </w:p>
        </w:tc>
        <w:tc>
          <w:tcPr>
            <w:tcW w:w="270" w:type="dxa"/>
            <w:vAlign w:val="bottom"/>
          </w:tcPr>
          <w:p w14:paraId="100AD5B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AB652C2" w14:textId="1A03120F" w:rsidR="00080001" w:rsidRPr="004079D6" w:rsidRDefault="00080001" w:rsidP="0008000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F919E9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7CDC18" w14:textId="3A58241D" w:rsidR="00080001" w:rsidRPr="0031242A" w:rsidRDefault="0031242A" w:rsidP="0031242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1,764,397</w:t>
            </w:r>
          </w:p>
        </w:tc>
        <w:tc>
          <w:tcPr>
            <w:tcW w:w="351" w:type="dxa"/>
            <w:vAlign w:val="bottom"/>
          </w:tcPr>
          <w:p w14:paraId="31146022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B8C2E7" w14:textId="4A3F939A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1A0DD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E9260CE" w14:textId="50FE8C9D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1,764,397</w:t>
            </w:r>
          </w:p>
        </w:tc>
      </w:tr>
      <w:tr w:rsidR="00080001" w:rsidRPr="00627208" w14:paraId="4F31AA46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3CAD436" w14:textId="77777777" w:rsidR="00080001" w:rsidRPr="00627208" w:rsidRDefault="00080001" w:rsidP="00080001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  <w:vAlign w:val="bottom"/>
          </w:tcPr>
          <w:p w14:paraId="373BD7EF" w14:textId="75864D1B" w:rsidR="00080001" w:rsidRPr="00080001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08000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DD7CE2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B0BADD1" w14:textId="37A6E605" w:rsidR="00080001" w:rsidRPr="00627208" w:rsidRDefault="00080001" w:rsidP="0008000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598,663</w:t>
            </w:r>
          </w:p>
        </w:tc>
        <w:tc>
          <w:tcPr>
            <w:tcW w:w="277" w:type="dxa"/>
            <w:vAlign w:val="bottom"/>
          </w:tcPr>
          <w:p w14:paraId="7A17FEFE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9E4ED6" w14:textId="1878648A" w:rsidR="00080001" w:rsidRPr="00627208" w:rsidRDefault="00604ABB" w:rsidP="00604ABB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432543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F933B0" w14:textId="31FEF9C8" w:rsidR="00080001" w:rsidRPr="00627208" w:rsidRDefault="004E4802" w:rsidP="0008000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240B131" w14:textId="77777777" w:rsidR="00080001" w:rsidRPr="00627208" w:rsidRDefault="00080001" w:rsidP="00080001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6DA7EDD" w14:textId="12AFD1C2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598,663</w:t>
            </w:r>
          </w:p>
        </w:tc>
        <w:tc>
          <w:tcPr>
            <w:tcW w:w="270" w:type="dxa"/>
            <w:vAlign w:val="bottom"/>
          </w:tcPr>
          <w:p w14:paraId="4741CADD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2104D50" w14:textId="1DC13092" w:rsidR="00080001" w:rsidRPr="00627208" w:rsidRDefault="004E4802" w:rsidP="00080001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672C56A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0C34B1" w14:textId="7E0EB6EC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598,663</w:t>
            </w:r>
          </w:p>
        </w:tc>
        <w:tc>
          <w:tcPr>
            <w:tcW w:w="351" w:type="dxa"/>
            <w:vAlign w:val="bottom"/>
          </w:tcPr>
          <w:p w14:paraId="7B4E6B8C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80E6CE" w14:textId="17710C63" w:rsidR="00080001" w:rsidRPr="00627208" w:rsidRDefault="004E4802" w:rsidP="0008000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E231394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2B2C4B8" w14:textId="6738262F" w:rsidR="00080001" w:rsidRPr="00080001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598,663</w:t>
            </w:r>
          </w:p>
        </w:tc>
      </w:tr>
      <w:tr w:rsidR="00080001" w:rsidRPr="00627208" w14:paraId="32F95326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3F5E1AC5" w14:textId="77777777" w:rsidR="00080001" w:rsidRPr="00627208" w:rsidRDefault="00080001" w:rsidP="0008000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373" w:type="dxa"/>
            <w:vAlign w:val="bottom"/>
          </w:tcPr>
          <w:p w14:paraId="1835BB28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0599AD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896E60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002866A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B400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039314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2E1B64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ADD9CDA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2D722A5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5910C5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DE546EE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DF11EC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BF4F11" w14:textId="77777777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25493231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1754C0" w14:textId="77777777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1B0027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CE186B3" w14:textId="77777777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4802" w:rsidRPr="00627208" w14:paraId="76C88B44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21F7B5A5" w14:textId="77777777" w:rsidR="004E4802" w:rsidRPr="00627208" w:rsidRDefault="004E4802" w:rsidP="004E480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73" w:type="dxa"/>
          </w:tcPr>
          <w:p w14:paraId="37003071" w14:textId="3C48EFBB" w:rsidR="004E4802" w:rsidRPr="00627208" w:rsidRDefault="004E4802" w:rsidP="004A314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D4F2D0E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18028F0" w14:textId="269BFF57" w:rsidR="004E4802" w:rsidRPr="00627208" w:rsidRDefault="004E4802" w:rsidP="004E4802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2CAF312B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FDF804" w14:textId="4C5252AC" w:rsidR="004E4802" w:rsidRPr="00592B58" w:rsidRDefault="004E4802" w:rsidP="004E4802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209C0A" w14:textId="77777777" w:rsidR="004E4802" w:rsidRPr="00627208" w:rsidRDefault="004E4802" w:rsidP="004E480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0F010E" w14:textId="471A6239" w:rsidR="004E4802" w:rsidRPr="00627208" w:rsidRDefault="004E4802" w:rsidP="004A314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(70,954,418)</w:t>
            </w:r>
          </w:p>
        </w:tc>
        <w:tc>
          <w:tcPr>
            <w:tcW w:w="237" w:type="dxa"/>
            <w:vAlign w:val="bottom"/>
          </w:tcPr>
          <w:p w14:paraId="4DA82C42" w14:textId="77777777" w:rsidR="004E4802" w:rsidRPr="00627208" w:rsidRDefault="004E4802" w:rsidP="004E480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7B6C654" w14:textId="11754452" w:rsidR="004E4802" w:rsidRPr="00627208" w:rsidRDefault="004E4802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(70,954,418)</w:t>
            </w:r>
          </w:p>
        </w:tc>
        <w:tc>
          <w:tcPr>
            <w:tcW w:w="270" w:type="dxa"/>
            <w:vAlign w:val="bottom"/>
          </w:tcPr>
          <w:p w14:paraId="49E36300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359D2B7" w14:textId="4AE791C5" w:rsidR="004E4802" w:rsidRPr="00627208" w:rsidRDefault="004E4802" w:rsidP="004E480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F5768C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D197F3" w14:textId="6A675E4D" w:rsidR="004E4802" w:rsidRPr="00296E24" w:rsidRDefault="004E4802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(70,903,352)</w:t>
            </w:r>
          </w:p>
        </w:tc>
        <w:tc>
          <w:tcPr>
            <w:tcW w:w="351" w:type="dxa"/>
            <w:vAlign w:val="bottom"/>
          </w:tcPr>
          <w:p w14:paraId="09BF1CDF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C35774" w14:textId="7C79B7CD" w:rsidR="004E4802" w:rsidRPr="00627208" w:rsidRDefault="004E4802" w:rsidP="004E480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FEB8B5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200E11B" w14:textId="4411B263" w:rsidR="004E4802" w:rsidRPr="00296E24" w:rsidRDefault="004E4802" w:rsidP="004A314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(70,903,352)</w:t>
            </w:r>
          </w:p>
        </w:tc>
      </w:tr>
      <w:tr w:rsidR="004E4802" w:rsidRPr="00627208" w14:paraId="103AE5F1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0693B455" w14:textId="77777777" w:rsidR="004E4802" w:rsidRPr="00627208" w:rsidRDefault="004E4802" w:rsidP="004E480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73" w:type="dxa"/>
          </w:tcPr>
          <w:p w14:paraId="6B79D866" w14:textId="5521BA90" w:rsidR="004E4802" w:rsidRPr="00627208" w:rsidRDefault="004E4802" w:rsidP="004E48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C6FB1BF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402CD6C" w14:textId="499F6207" w:rsidR="004E4802" w:rsidRPr="00627208" w:rsidRDefault="004E4802" w:rsidP="004E4802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1A8F6454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08B7EC" w14:textId="0D3A811B" w:rsidR="004E4802" w:rsidRPr="00627208" w:rsidRDefault="004E4802" w:rsidP="004E4802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B847E34" w14:textId="77777777" w:rsidR="004E4802" w:rsidRPr="00627208" w:rsidRDefault="004E4802" w:rsidP="004E480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4EA3D78" w14:textId="46FA28DB" w:rsidR="004E4802" w:rsidRPr="00627208" w:rsidRDefault="004E4802" w:rsidP="004E480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(320,000)</w:t>
            </w:r>
          </w:p>
        </w:tc>
        <w:tc>
          <w:tcPr>
            <w:tcW w:w="237" w:type="dxa"/>
            <w:vAlign w:val="bottom"/>
          </w:tcPr>
          <w:p w14:paraId="594527B8" w14:textId="77777777" w:rsidR="004E4802" w:rsidRPr="00627208" w:rsidRDefault="004E4802" w:rsidP="004E480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D1192E3" w14:textId="5ACAC425" w:rsidR="004E4802" w:rsidRPr="00627208" w:rsidRDefault="004E4802" w:rsidP="004E48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(320,000)</w:t>
            </w:r>
          </w:p>
        </w:tc>
        <w:tc>
          <w:tcPr>
            <w:tcW w:w="270" w:type="dxa"/>
            <w:vAlign w:val="bottom"/>
          </w:tcPr>
          <w:p w14:paraId="363CEE86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A975F46" w14:textId="30D00091" w:rsidR="004E4802" w:rsidRPr="00627208" w:rsidRDefault="004E4802" w:rsidP="004E480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2EDD0A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E2B5F4" w14:textId="4A5172C9" w:rsidR="004E4802" w:rsidRPr="00627208" w:rsidRDefault="004E4802" w:rsidP="004E48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(323,511)</w:t>
            </w:r>
          </w:p>
        </w:tc>
        <w:tc>
          <w:tcPr>
            <w:tcW w:w="351" w:type="dxa"/>
            <w:vAlign w:val="bottom"/>
          </w:tcPr>
          <w:p w14:paraId="106B2C15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86DE51" w14:textId="648D3998" w:rsidR="004E4802" w:rsidRPr="00627208" w:rsidRDefault="004E4802" w:rsidP="004E480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0BCE93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700AEB4" w14:textId="75F56963" w:rsidR="004E4802" w:rsidRPr="00627208" w:rsidRDefault="004E4802" w:rsidP="004E48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(323,511)</w:t>
            </w:r>
          </w:p>
        </w:tc>
      </w:tr>
      <w:tr w:rsidR="004E4802" w:rsidRPr="00627208" w14:paraId="2707CE4A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3E940B05" w14:textId="77777777" w:rsidR="004E4802" w:rsidRPr="00627208" w:rsidRDefault="004E4802" w:rsidP="004E4802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73" w:type="dxa"/>
          </w:tcPr>
          <w:p w14:paraId="507788B2" w14:textId="09FF1A28" w:rsidR="004E4802" w:rsidRPr="00627208" w:rsidRDefault="004E4802" w:rsidP="004E480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4C3F241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3C315612" w14:textId="028093F1" w:rsidR="004E4802" w:rsidRPr="00627208" w:rsidRDefault="004E4802" w:rsidP="004E4802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4BBFBBB1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05643" w14:textId="18779C83" w:rsidR="004E4802" w:rsidRPr="00627208" w:rsidRDefault="004E4802" w:rsidP="004E4802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49FD76" w14:textId="77777777" w:rsidR="004E4802" w:rsidRPr="00627208" w:rsidRDefault="004E4802" w:rsidP="004E480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8D8FC0" w14:textId="6209EAAC" w:rsidR="004E4802" w:rsidRPr="00627208" w:rsidRDefault="004E4802" w:rsidP="004E4802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(24,381,926)</w:t>
            </w:r>
          </w:p>
        </w:tc>
        <w:tc>
          <w:tcPr>
            <w:tcW w:w="237" w:type="dxa"/>
            <w:vAlign w:val="bottom"/>
          </w:tcPr>
          <w:p w14:paraId="23D0AA91" w14:textId="77777777" w:rsidR="004E4802" w:rsidRPr="00627208" w:rsidRDefault="004E4802" w:rsidP="004E480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72C5339" w14:textId="2FD3AEC9" w:rsidR="004E4802" w:rsidRPr="004F0A85" w:rsidRDefault="004E4802" w:rsidP="004E48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(24,381,926)</w:t>
            </w:r>
          </w:p>
        </w:tc>
        <w:tc>
          <w:tcPr>
            <w:tcW w:w="270" w:type="dxa"/>
            <w:vAlign w:val="bottom"/>
          </w:tcPr>
          <w:p w14:paraId="1A815D51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FE5BB53" w14:textId="36B297E3" w:rsidR="004E4802" w:rsidRPr="00741A1C" w:rsidRDefault="004E4802" w:rsidP="004E480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B504341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31083B" w14:textId="72614BB3" w:rsidR="004E4802" w:rsidRPr="00296E24" w:rsidRDefault="004E4802" w:rsidP="004E480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(24,710,372)</w:t>
            </w:r>
          </w:p>
        </w:tc>
        <w:tc>
          <w:tcPr>
            <w:tcW w:w="351" w:type="dxa"/>
            <w:vAlign w:val="bottom"/>
          </w:tcPr>
          <w:p w14:paraId="41157D53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75B456" w14:textId="18E75B75" w:rsidR="004E4802" w:rsidRPr="00627208" w:rsidRDefault="004E4802" w:rsidP="004E480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94499D" w14:textId="77777777" w:rsidR="004E4802" w:rsidRPr="00627208" w:rsidRDefault="004E4802" w:rsidP="004E480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9D90E56" w14:textId="62D8EA9B" w:rsidR="004E4802" w:rsidRPr="00296E24" w:rsidRDefault="004E4802" w:rsidP="004E480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  <w:lang w:val="en-US"/>
              </w:rPr>
              <w:t>(24,710,372)</w:t>
            </w:r>
          </w:p>
        </w:tc>
      </w:tr>
      <w:tr w:rsidR="00080001" w:rsidRPr="00627208" w14:paraId="6DCEBB8E" w14:textId="77777777" w:rsidTr="00592B58">
        <w:trPr>
          <w:trHeight w:val="261"/>
        </w:trPr>
        <w:tc>
          <w:tcPr>
            <w:tcW w:w="3059" w:type="dxa"/>
            <w:vAlign w:val="bottom"/>
          </w:tcPr>
          <w:p w14:paraId="7181A693" w14:textId="77777777" w:rsidR="00080001" w:rsidRPr="00627208" w:rsidRDefault="00080001" w:rsidP="0008000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3" w:type="dxa"/>
            <w:vAlign w:val="bottom"/>
          </w:tcPr>
          <w:p w14:paraId="15E0505D" w14:textId="3B489C79" w:rsidR="00080001" w:rsidRPr="00627208" w:rsidRDefault="00080001" w:rsidP="0008000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977B61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0921E18" w14:textId="25835B0C" w:rsidR="00080001" w:rsidRPr="00627208" w:rsidRDefault="00080001" w:rsidP="00080001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60997B53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1CFB9C" w14:textId="34546A6B" w:rsidR="00080001" w:rsidRPr="00627208" w:rsidRDefault="00080001" w:rsidP="00080001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1ED956C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8A0C8E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5105F87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102DA3E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F47628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A65B5B2" w14:textId="481A4EF8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F84D5A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BC277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  <w:vAlign w:val="bottom"/>
          </w:tcPr>
          <w:p w14:paraId="374231A2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76D904" w14:textId="11E638B6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7014A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1D5B007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080001" w:rsidRPr="00627208" w14:paraId="63A2819F" w14:textId="77777777" w:rsidTr="00592B58">
        <w:trPr>
          <w:trHeight w:val="261"/>
        </w:trPr>
        <w:tc>
          <w:tcPr>
            <w:tcW w:w="3059" w:type="dxa"/>
          </w:tcPr>
          <w:p w14:paraId="2EFE2D93" w14:textId="77777777" w:rsidR="00080001" w:rsidRPr="00627208" w:rsidRDefault="00080001" w:rsidP="0008000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สัญญาแลกเปลี่ยนอัตราดอกเบี้ยที่ใช้ใน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682724F6" w14:textId="155331F5" w:rsidR="00080001" w:rsidRPr="00627208" w:rsidRDefault="00080001" w:rsidP="00080001">
            <w:pPr>
              <w:pStyle w:val="acctfourfigures"/>
              <w:tabs>
                <w:tab w:val="clear" w:pos="765"/>
              </w:tabs>
              <w:spacing w:line="240" w:lineRule="atLeast"/>
              <w:ind w:left="-43" w:right="40" w:firstLine="2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(472,033)</w:t>
            </w:r>
          </w:p>
        </w:tc>
        <w:tc>
          <w:tcPr>
            <w:tcW w:w="243" w:type="dxa"/>
            <w:vAlign w:val="bottom"/>
          </w:tcPr>
          <w:p w14:paraId="40C1D2ED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6C5949A" w14:textId="299BFCE4" w:rsidR="00080001" w:rsidRPr="00627208" w:rsidRDefault="00080001" w:rsidP="0008000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44E2D53A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3CBE77" w14:textId="77777777" w:rsidR="00080001" w:rsidRDefault="00080001" w:rsidP="0008000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1AE085" w14:textId="76E0FC52" w:rsidR="00080001" w:rsidRPr="00627208" w:rsidRDefault="00080001" w:rsidP="0008000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B242EFA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43C8B6" w14:textId="77777777" w:rsidR="00080001" w:rsidRDefault="00080001" w:rsidP="0008000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2AEC6F" w14:textId="2677D4EC" w:rsidR="00080001" w:rsidRPr="00627208" w:rsidRDefault="00080001" w:rsidP="0008000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7BD4055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259C6D5" w14:textId="04F9C9D7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(472,033)</w:t>
            </w:r>
          </w:p>
        </w:tc>
        <w:tc>
          <w:tcPr>
            <w:tcW w:w="270" w:type="dxa"/>
            <w:vAlign w:val="bottom"/>
          </w:tcPr>
          <w:p w14:paraId="092DBDF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ADC4A86" w14:textId="7CAAF3FB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23C235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DE48B0" w14:textId="59C9F4C8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(472,033)</w:t>
            </w:r>
          </w:p>
        </w:tc>
        <w:tc>
          <w:tcPr>
            <w:tcW w:w="351" w:type="dxa"/>
            <w:vAlign w:val="bottom"/>
          </w:tcPr>
          <w:p w14:paraId="7897752E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775F78" w14:textId="65C28C65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965EE1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6C2A0E0" w14:textId="499119FA" w:rsidR="00080001" w:rsidRPr="003141C7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(472,033)</w:t>
            </w:r>
          </w:p>
        </w:tc>
      </w:tr>
      <w:tr w:rsidR="00080001" w:rsidRPr="00627208" w14:paraId="69EA6E02" w14:textId="77777777" w:rsidTr="00592B58">
        <w:trPr>
          <w:trHeight w:val="261"/>
        </w:trPr>
        <w:tc>
          <w:tcPr>
            <w:tcW w:w="3059" w:type="dxa"/>
          </w:tcPr>
          <w:p w14:paraId="6C539F34" w14:textId="77777777" w:rsidR="00080001" w:rsidRPr="00627208" w:rsidRDefault="00080001" w:rsidP="00080001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  <w:vAlign w:val="bottom"/>
          </w:tcPr>
          <w:p w14:paraId="5F0F840D" w14:textId="13B72EAD" w:rsidR="00080001" w:rsidRPr="00627208" w:rsidRDefault="00080001" w:rsidP="00080001">
            <w:pPr>
              <w:pStyle w:val="acctfourfigures"/>
              <w:tabs>
                <w:tab w:val="clear" w:pos="765"/>
              </w:tabs>
              <w:spacing w:line="240" w:lineRule="atLeast"/>
              <w:ind w:left="-43" w:right="40" w:firstLine="2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(2,603,674)</w:t>
            </w:r>
          </w:p>
        </w:tc>
        <w:tc>
          <w:tcPr>
            <w:tcW w:w="243" w:type="dxa"/>
            <w:vAlign w:val="bottom"/>
          </w:tcPr>
          <w:p w14:paraId="7149D1CB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802483D" w14:textId="60417E75" w:rsidR="00080001" w:rsidRPr="00627208" w:rsidRDefault="00080001" w:rsidP="0008000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4A9A30CA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E8D0D" w14:textId="6ADBDEB4" w:rsidR="00080001" w:rsidRPr="00627208" w:rsidRDefault="00080001" w:rsidP="00080001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85F322" w14:textId="77777777" w:rsidR="00080001" w:rsidRPr="00627208" w:rsidRDefault="00080001" w:rsidP="0008000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D16CC" w14:textId="5E301D4D" w:rsidR="00080001" w:rsidRPr="00627208" w:rsidRDefault="00080001" w:rsidP="00080001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F079D6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F7EC589" w14:textId="7DC0E138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(2,603,674)</w:t>
            </w:r>
          </w:p>
        </w:tc>
        <w:tc>
          <w:tcPr>
            <w:tcW w:w="270" w:type="dxa"/>
            <w:vAlign w:val="bottom"/>
          </w:tcPr>
          <w:p w14:paraId="2D6CD47D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3209055" w14:textId="455EED4D" w:rsidR="00080001" w:rsidRPr="00627208" w:rsidRDefault="00080001" w:rsidP="0008000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4DED50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95E722" w14:textId="33C08B40" w:rsidR="00080001" w:rsidRPr="00627208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(2,603,674)</w:t>
            </w:r>
          </w:p>
        </w:tc>
        <w:tc>
          <w:tcPr>
            <w:tcW w:w="351" w:type="dxa"/>
            <w:vAlign w:val="bottom"/>
          </w:tcPr>
          <w:p w14:paraId="64D0F1B8" w14:textId="77777777" w:rsidR="00080001" w:rsidRPr="00627208" w:rsidRDefault="00080001" w:rsidP="0008000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D60F1D" w14:textId="7390EE55" w:rsidR="00080001" w:rsidRPr="00627208" w:rsidRDefault="00080001" w:rsidP="000800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50E9B43" w14:textId="77777777" w:rsidR="00080001" w:rsidRPr="00627208" w:rsidRDefault="00080001" w:rsidP="0008000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C671702" w14:textId="5E9E55C6" w:rsidR="00080001" w:rsidRPr="003141C7" w:rsidRDefault="00080001" w:rsidP="0008000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(2,603,674)</w:t>
            </w:r>
          </w:p>
        </w:tc>
      </w:tr>
    </w:tbl>
    <w:p w14:paraId="3FCB2FB9" w14:textId="77777777" w:rsidR="00886F54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6EC42D09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03BE42B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tbl>
      <w:tblPr>
        <w:tblW w:w="1542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7"/>
        <w:gridCol w:w="1371"/>
        <w:gridCol w:w="244"/>
        <w:gridCol w:w="1179"/>
        <w:gridCol w:w="278"/>
        <w:gridCol w:w="1349"/>
        <w:gridCol w:w="272"/>
        <w:gridCol w:w="1168"/>
        <w:gridCol w:w="238"/>
        <w:gridCol w:w="1084"/>
        <w:gridCol w:w="272"/>
        <w:gridCol w:w="11"/>
        <w:gridCol w:w="851"/>
        <w:gridCol w:w="272"/>
        <w:gridCol w:w="1083"/>
        <w:gridCol w:w="351"/>
        <w:gridCol w:w="1012"/>
        <w:gridCol w:w="252"/>
        <w:gridCol w:w="1065"/>
        <w:gridCol w:w="6"/>
        <w:gridCol w:w="12"/>
      </w:tblGrid>
      <w:tr w:rsidR="00444995" w:rsidRPr="0050233B" w14:paraId="4909A8D1" w14:textId="77777777" w:rsidTr="00200BF2">
        <w:trPr>
          <w:gridAfter w:val="2"/>
          <w:wAfter w:w="18" w:type="dxa"/>
          <w:trHeight w:val="264"/>
          <w:tblHeader/>
        </w:trPr>
        <w:tc>
          <w:tcPr>
            <w:tcW w:w="3057" w:type="dxa"/>
            <w:vAlign w:val="bottom"/>
          </w:tcPr>
          <w:p w14:paraId="19803C00" w14:textId="77777777" w:rsidR="00444995" w:rsidRPr="0050233B" w:rsidRDefault="00444995" w:rsidP="00C1115B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352" w:type="dxa"/>
            <w:gridSpan w:val="18"/>
            <w:vAlign w:val="bottom"/>
            <w:hideMark/>
          </w:tcPr>
          <w:p w14:paraId="678A8B2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4995" w:rsidRPr="0050233B" w14:paraId="42F3B341" w14:textId="77777777" w:rsidTr="00200BF2">
        <w:trPr>
          <w:trHeight w:val="264"/>
          <w:tblHeader/>
        </w:trPr>
        <w:tc>
          <w:tcPr>
            <w:tcW w:w="3057" w:type="dxa"/>
            <w:vAlign w:val="bottom"/>
          </w:tcPr>
          <w:p w14:paraId="129E3C9C" w14:textId="77777777" w:rsidR="00444995" w:rsidRPr="0050233B" w:rsidRDefault="00444995" w:rsidP="00C1115B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7183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5B87E89D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  <w:vAlign w:val="bottom"/>
          </w:tcPr>
          <w:p w14:paraId="07F3B4DE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903" w:type="dxa"/>
            <w:gridSpan w:val="9"/>
            <w:vAlign w:val="bottom"/>
            <w:hideMark/>
          </w:tcPr>
          <w:p w14:paraId="2B6E565B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4995" w:rsidRPr="0050233B" w14:paraId="37F84060" w14:textId="77777777" w:rsidTr="00200BF2">
        <w:trPr>
          <w:trHeight w:val="264"/>
          <w:tblHeader/>
        </w:trPr>
        <w:tc>
          <w:tcPr>
            <w:tcW w:w="3057" w:type="dxa"/>
            <w:vAlign w:val="bottom"/>
            <w:hideMark/>
          </w:tcPr>
          <w:p w14:paraId="1A30A86C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  <w:hideMark/>
          </w:tcPr>
          <w:p w14:paraId="57B9E89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21D9D6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52C9ED6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hideMark/>
          </w:tcPr>
          <w:p w14:paraId="6BD63B7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4B498F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  <w:hideMark/>
          </w:tcPr>
          <w:p w14:paraId="6F5C9630" w14:textId="05D63A8F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="006C5B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มูลค่าด้วยมูลค่ายุติธรรม</w:t>
            </w:r>
            <w:r w:rsidR="006C5B31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4DFAAF90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252E1888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46FDE7D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  <w:hideMark/>
          </w:tcPr>
          <w:p w14:paraId="02B74D6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4D2078B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1C34B89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6C35B5D0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  <w:hideMark/>
          </w:tcPr>
          <w:p w14:paraId="638CCD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tcBorders>
              <w:top w:val="single" w:sz="4" w:space="0" w:color="auto"/>
            </w:tcBorders>
            <w:vAlign w:val="bottom"/>
          </w:tcPr>
          <w:p w14:paraId="2BC3A23C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  <w:hideMark/>
          </w:tcPr>
          <w:p w14:paraId="0B339BAF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14:paraId="55E851C7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3"/>
            <w:tcBorders>
              <w:top w:val="single" w:sz="4" w:space="0" w:color="auto"/>
            </w:tcBorders>
            <w:vAlign w:val="bottom"/>
            <w:hideMark/>
          </w:tcPr>
          <w:p w14:paraId="4C962A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4995" w:rsidRPr="0050233B" w14:paraId="1322E3E9" w14:textId="77777777" w:rsidTr="00200BF2">
        <w:trPr>
          <w:gridAfter w:val="1"/>
          <w:wAfter w:w="12" w:type="dxa"/>
          <w:trHeight w:val="264"/>
          <w:tblHeader/>
        </w:trPr>
        <w:tc>
          <w:tcPr>
            <w:tcW w:w="3057" w:type="dxa"/>
            <w:vAlign w:val="bottom"/>
          </w:tcPr>
          <w:p w14:paraId="49CA6AA8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358" w:type="dxa"/>
            <w:gridSpan w:val="19"/>
            <w:vAlign w:val="bottom"/>
            <w:hideMark/>
          </w:tcPr>
          <w:p w14:paraId="756A8951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44995" w:rsidRPr="0050233B" w14:paraId="7484D1F8" w14:textId="77777777" w:rsidTr="00200BF2">
        <w:trPr>
          <w:gridAfter w:val="1"/>
          <w:wAfter w:w="12" w:type="dxa"/>
          <w:trHeight w:val="264"/>
          <w:tblHeader/>
        </w:trPr>
        <w:tc>
          <w:tcPr>
            <w:tcW w:w="3057" w:type="dxa"/>
            <w:vAlign w:val="bottom"/>
          </w:tcPr>
          <w:p w14:paraId="3C8E224F" w14:textId="18E23DF5" w:rsidR="00444995" w:rsidRPr="0050233B" w:rsidRDefault="00E91BFA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="00DB7F27"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9</w:t>
            </w:r>
          </w:p>
        </w:tc>
        <w:tc>
          <w:tcPr>
            <w:tcW w:w="12358" w:type="dxa"/>
            <w:gridSpan w:val="19"/>
            <w:vAlign w:val="bottom"/>
          </w:tcPr>
          <w:p w14:paraId="33C7012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44995" w:rsidRPr="0050233B" w14:paraId="18180436" w14:textId="77777777" w:rsidTr="00200BF2">
        <w:trPr>
          <w:trHeight w:val="337"/>
        </w:trPr>
        <w:tc>
          <w:tcPr>
            <w:tcW w:w="3057" w:type="dxa"/>
            <w:vAlign w:val="bottom"/>
            <w:hideMark/>
          </w:tcPr>
          <w:p w14:paraId="267800E5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1" w:type="dxa"/>
            <w:vAlign w:val="bottom"/>
          </w:tcPr>
          <w:p w14:paraId="64C716F3" w14:textId="77777777" w:rsidR="00444995" w:rsidRPr="0050233B" w:rsidRDefault="00444995" w:rsidP="00C1115B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44C8463D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23B637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B635C6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DDD315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9BAA07C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7AB92A2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2525AC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82302A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229082D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7B2B5B78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961027B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9A90B3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55201159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A46716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0B794FBE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47F4DEE6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30AAB8C5" w14:textId="77777777" w:rsidTr="00200BF2">
        <w:trPr>
          <w:trHeight w:val="264"/>
        </w:trPr>
        <w:tc>
          <w:tcPr>
            <w:tcW w:w="3057" w:type="dxa"/>
            <w:vAlign w:val="bottom"/>
            <w:hideMark/>
          </w:tcPr>
          <w:p w14:paraId="6C66393F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</w:tcPr>
          <w:p w14:paraId="28AF177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0248B3F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4FEC74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D2EDA8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19B9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3C3B057D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4E5C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316862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E7E3DE2" w14:textId="77777777" w:rsidR="00444995" w:rsidRPr="00314F86" w:rsidRDefault="00444995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5C18EF7A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3A7F6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D9A55E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DDAFA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</w:tcPr>
          <w:p w14:paraId="07A8200A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57E1E3F7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FF36DC0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gridSpan w:val="3"/>
          </w:tcPr>
          <w:p w14:paraId="08C60B4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7038" w:rsidRPr="0050233B" w14:paraId="60852173" w14:textId="77777777" w:rsidTr="00200BF2">
        <w:trPr>
          <w:trHeight w:val="264"/>
        </w:trPr>
        <w:tc>
          <w:tcPr>
            <w:tcW w:w="3057" w:type="dxa"/>
            <w:vAlign w:val="bottom"/>
            <w:hideMark/>
          </w:tcPr>
          <w:p w14:paraId="207F3695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1" w:type="dxa"/>
          </w:tcPr>
          <w:p w14:paraId="4B5DC3E0" w14:textId="39C1BD08" w:rsidR="00AE7038" w:rsidRPr="0050233B" w:rsidRDefault="00344C1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673048BB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2631E67" w14:textId="63017C2C" w:rsidR="00AE7038" w:rsidRPr="00A069B5" w:rsidRDefault="008F1F14" w:rsidP="00AE70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  <w:r w:rsidR="00344C1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619</w:t>
            </w:r>
            <w:r w:rsidR="00344C1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885</w:t>
            </w:r>
          </w:p>
        </w:tc>
        <w:tc>
          <w:tcPr>
            <w:tcW w:w="278" w:type="dxa"/>
          </w:tcPr>
          <w:p w14:paraId="6F92218B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1DC050" w14:textId="5D0B4431" w:rsidR="00AE7038" w:rsidRPr="0050233B" w:rsidRDefault="00344C18" w:rsidP="00AE7038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1467AFC8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8CF42A7" w14:textId="034D7739" w:rsidR="00AE7038" w:rsidRPr="0050233B" w:rsidRDefault="008F1F14" w:rsidP="00AE703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</w:t>
            </w:r>
            <w:r w:rsidR="00344C1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8" w:type="dxa"/>
          </w:tcPr>
          <w:p w14:paraId="723CE6F1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574A96F" w14:textId="50787F8A" w:rsidR="00AE7038" w:rsidRPr="00314F86" w:rsidRDefault="00344C18" w:rsidP="00AE70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1,649,885</w:t>
            </w:r>
          </w:p>
        </w:tc>
        <w:tc>
          <w:tcPr>
            <w:tcW w:w="272" w:type="dxa"/>
          </w:tcPr>
          <w:p w14:paraId="0794C0CC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0B511CC" w14:textId="31200163" w:rsidR="00AE7038" w:rsidRPr="0050233B" w:rsidRDefault="00344C18" w:rsidP="00AE703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5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6D78A815" w14:textId="77777777" w:rsidR="00AE7038" w:rsidRPr="0050233B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8D519E6" w14:textId="319F3D89" w:rsidR="00AE7038" w:rsidRPr="0050233B" w:rsidRDefault="00344C18" w:rsidP="004A314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1,649,926</w:t>
            </w:r>
          </w:p>
        </w:tc>
        <w:tc>
          <w:tcPr>
            <w:tcW w:w="351" w:type="dxa"/>
          </w:tcPr>
          <w:p w14:paraId="324F7887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2" w:type="dxa"/>
          </w:tcPr>
          <w:p w14:paraId="2DCFA311" w14:textId="640549FF" w:rsidR="00AE7038" w:rsidRPr="0050233B" w:rsidRDefault="00344C18" w:rsidP="00AE703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1AF9CB8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91BF4A5" w14:textId="584096FC" w:rsidR="00AE7038" w:rsidRPr="00200BF2" w:rsidRDefault="00344C18" w:rsidP="00200BF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1,649,926</w:t>
            </w:r>
          </w:p>
        </w:tc>
      </w:tr>
      <w:tr w:rsidR="00AE7038" w:rsidRPr="0050233B" w14:paraId="01BDEA4D" w14:textId="77777777" w:rsidTr="00200BF2">
        <w:trPr>
          <w:trHeight w:val="264"/>
        </w:trPr>
        <w:tc>
          <w:tcPr>
            <w:tcW w:w="3057" w:type="dxa"/>
            <w:vAlign w:val="bottom"/>
            <w:hideMark/>
          </w:tcPr>
          <w:p w14:paraId="6E612BDD" w14:textId="77777777" w:rsidR="00AE7038" w:rsidRPr="0050233B" w:rsidRDefault="00AE7038" w:rsidP="00AE703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</w:tcPr>
          <w:p w14:paraId="20DCBD7D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4F5E3628" w14:textId="77777777" w:rsidR="00AE7038" w:rsidRPr="0004697D" w:rsidRDefault="00AE7038" w:rsidP="00AE703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6C507CE3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6D400EE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349D06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378E4F7" w14:textId="77777777" w:rsidR="00AE7038" w:rsidRPr="0050233B" w:rsidRDefault="00AE7038" w:rsidP="00AE703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FF4C63F" w14:textId="585F1FC4" w:rsidR="00AE7038" w:rsidRPr="0050233B" w:rsidRDefault="00AE7038" w:rsidP="00AE703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6C665C17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DE7CC47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30948541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CC8D0B3" w14:textId="77777777" w:rsidR="00AE7038" w:rsidRPr="0050233B" w:rsidRDefault="00AE7038" w:rsidP="00AE7038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EFB44CF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88B949D" w14:textId="77777777" w:rsidR="00AE7038" w:rsidRPr="0050233B" w:rsidRDefault="00AE7038" w:rsidP="00AE7038">
            <w:pPr>
              <w:pStyle w:val="acctfourfigures"/>
              <w:tabs>
                <w:tab w:val="clear" w:pos="765"/>
                <w:tab w:val="decimal" w:pos="270"/>
                <w:tab w:val="decimal" w:pos="450"/>
              </w:tabs>
              <w:spacing w:line="240" w:lineRule="atLeast"/>
              <w:ind w:left="-43" w:right="-3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3DD11597" w14:textId="77777777" w:rsidR="00AE7038" w:rsidRPr="0050233B" w:rsidRDefault="00AE7038" w:rsidP="00AE70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936116F" w14:textId="77777777" w:rsidR="00AE7038" w:rsidRPr="0050233B" w:rsidRDefault="00AE7038" w:rsidP="00AE70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A477F0E" w14:textId="77777777" w:rsidR="00AE7038" w:rsidRPr="0050233B" w:rsidRDefault="00AE7038" w:rsidP="00AE703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33E20A9D" w14:textId="77777777" w:rsidR="00AE7038" w:rsidRPr="0050233B" w:rsidRDefault="00AE7038" w:rsidP="00200BF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C0636" w:rsidRPr="0050233B" w14:paraId="0280716B" w14:textId="77777777" w:rsidTr="00200BF2">
        <w:trPr>
          <w:trHeight w:val="264"/>
        </w:trPr>
        <w:tc>
          <w:tcPr>
            <w:tcW w:w="3057" w:type="dxa"/>
            <w:hideMark/>
          </w:tcPr>
          <w:p w14:paraId="6DD24777" w14:textId="77777777" w:rsidR="00AC0636" w:rsidRPr="0050233B" w:rsidRDefault="00AC0636" w:rsidP="00AC063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371" w:type="dxa"/>
          </w:tcPr>
          <w:p w14:paraId="370C829D" w14:textId="587DA4F6" w:rsidR="00AC0636" w:rsidRPr="0050233B" w:rsidRDefault="00AC0636" w:rsidP="00AC0636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75FB9E78" w14:textId="77777777" w:rsidR="00AC0636" w:rsidRPr="0050233B" w:rsidRDefault="00AC0636" w:rsidP="00AC063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FB4ED7" w14:textId="25B915FA" w:rsidR="00AC0636" w:rsidRPr="0050233B" w:rsidRDefault="00AC0636" w:rsidP="00AC063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40C61A6" w14:textId="77777777" w:rsidR="00AC0636" w:rsidRPr="0050233B" w:rsidRDefault="00AC0636" w:rsidP="00AC06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A0B0B72" w14:textId="247717C0" w:rsidR="00AC0636" w:rsidRPr="0050233B" w:rsidRDefault="00AC0636" w:rsidP="00AC063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3,286,956</w:t>
            </w:r>
          </w:p>
        </w:tc>
        <w:tc>
          <w:tcPr>
            <w:tcW w:w="272" w:type="dxa"/>
          </w:tcPr>
          <w:p w14:paraId="14C31512" w14:textId="77777777" w:rsidR="00AC0636" w:rsidRPr="0050233B" w:rsidRDefault="00AC0636" w:rsidP="00AC063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B0C025F" w14:textId="79B62DE3" w:rsidR="00AC0636" w:rsidRPr="0050233B" w:rsidRDefault="00AC0636" w:rsidP="00AC0636">
            <w:pPr>
              <w:pStyle w:val="acctfourfigures"/>
              <w:tabs>
                <w:tab w:val="clear" w:pos="765"/>
                <w:tab w:val="decimal" w:pos="74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6C3BE25" w14:textId="77777777" w:rsidR="00AC0636" w:rsidRPr="0050233B" w:rsidRDefault="00AC0636" w:rsidP="00AC0636">
            <w:pPr>
              <w:tabs>
                <w:tab w:val="decimal" w:pos="595"/>
                <w:tab w:val="decimal" w:pos="95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E625DCC" w14:textId="6BBE635B" w:rsidR="00AC0636" w:rsidRPr="0050233B" w:rsidRDefault="00AC0636" w:rsidP="00AC063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3,286,956</w:t>
            </w:r>
          </w:p>
        </w:tc>
        <w:tc>
          <w:tcPr>
            <w:tcW w:w="272" w:type="dxa"/>
          </w:tcPr>
          <w:p w14:paraId="6EB5121B" w14:textId="77777777" w:rsidR="00AC0636" w:rsidRPr="0050233B" w:rsidRDefault="00AC0636" w:rsidP="00AC06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33847C16" w14:textId="73C0D68C" w:rsidR="00AC0636" w:rsidRPr="0050233B" w:rsidRDefault="00AC0636" w:rsidP="00AC0636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689,351</w:t>
            </w:r>
          </w:p>
        </w:tc>
        <w:tc>
          <w:tcPr>
            <w:tcW w:w="272" w:type="dxa"/>
          </w:tcPr>
          <w:p w14:paraId="7C992F94" w14:textId="77777777" w:rsidR="00AC0636" w:rsidRPr="0050233B" w:rsidRDefault="00AC0636" w:rsidP="00AC06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C34DEF" w14:textId="21145C29" w:rsidR="00AC0636" w:rsidRPr="0050233B" w:rsidRDefault="00AC0636" w:rsidP="00AC0636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1" w:type="dxa"/>
          </w:tcPr>
          <w:p w14:paraId="2E918565" w14:textId="77777777" w:rsidR="00AC0636" w:rsidRPr="0050233B" w:rsidRDefault="00AC0636" w:rsidP="00AC063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FB736AE" w14:textId="4A18B68C" w:rsidR="00AC0636" w:rsidRPr="0050233B" w:rsidRDefault="00AC0636" w:rsidP="00AC06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2,597,605</w:t>
            </w:r>
          </w:p>
        </w:tc>
        <w:tc>
          <w:tcPr>
            <w:tcW w:w="252" w:type="dxa"/>
          </w:tcPr>
          <w:p w14:paraId="52B97386" w14:textId="77777777" w:rsidR="00AC0636" w:rsidRPr="0050233B" w:rsidRDefault="00AC0636" w:rsidP="00AC06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F91AC01" w14:textId="15F032EE" w:rsidR="00AC0636" w:rsidRPr="0050233B" w:rsidRDefault="00AC0636" w:rsidP="00200BF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3,286,956</w:t>
            </w:r>
          </w:p>
        </w:tc>
      </w:tr>
      <w:tr w:rsidR="00344C18" w:rsidRPr="0050233B" w14:paraId="5597D712" w14:textId="77777777" w:rsidTr="00200BF2">
        <w:trPr>
          <w:trHeight w:val="264"/>
        </w:trPr>
        <w:tc>
          <w:tcPr>
            <w:tcW w:w="3057" w:type="dxa"/>
            <w:hideMark/>
          </w:tcPr>
          <w:p w14:paraId="148BBB30" w14:textId="77777777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371" w:type="dxa"/>
          </w:tcPr>
          <w:p w14:paraId="4F98E573" w14:textId="672E4F07" w:rsidR="00344C18" w:rsidRPr="0050233B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37A7426C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6ABF450" w14:textId="488CEFC9" w:rsidR="00344C18" w:rsidRPr="0050233B" w:rsidRDefault="00344C18" w:rsidP="00344C1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DC87B0E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258154" w14:textId="259126D5" w:rsidR="00344C18" w:rsidRPr="0050233B" w:rsidRDefault="00344C18" w:rsidP="00344C18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5CDF6B06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219BA99" w14:textId="25E90383" w:rsidR="00344C18" w:rsidRPr="00955C25" w:rsidRDefault="00344C18" w:rsidP="00344C1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82,937</w:t>
            </w:r>
          </w:p>
        </w:tc>
        <w:tc>
          <w:tcPr>
            <w:tcW w:w="238" w:type="dxa"/>
          </w:tcPr>
          <w:p w14:paraId="301824E6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94C5091" w14:textId="5340BDDC" w:rsidR="00344C18" w:rsidRPr="0050233B" w:rsidRDefault="00344C18" w:rsidP="00344C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82,937</w:t>
            </w:r>
          </w:p>
        </w:tc>
        <w:tc>
          <w:tcPr>
            <w:tcW w:w="272" w:type="dxa"/>
          </w:tcPr>
          <w:p w14:paraId="6FBBA051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C0234DF" w14:textId="33E1F55A" w:rsidR="00344C18" w:rsidRPr="0050233B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B302C9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D7EC691" w14:textId="10E2056A" w:rsidR="00344C18" w:rsidRPr="0050233B" w:rsidRDefault="0031242A" w:rsidP="0031242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86,669</w:t>
            </w:r>
          </w:p>
        </w:tc>
        <w:tc>
          <w:tcPr>
            <w:tcW w:w="351" w:type="dxa"/>
          </w:tcPr>
          <w:p w14:paraId="73947194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0D630DB" w14:textId="39F4B805" w:rsidR="00344C18" w:rsidRPr="0050233B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41CFF39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7781A5A" w14:textId="4B6EC3DA" w:rsidR="00344C18" w:rsidRPr="0050233B" w:rsidRDefault="0031242A" w:rsidP="0031242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86,669</w:t>
            </w:r>
          </w:p>
        </w:tc>
      </w:tr>
      <w:tr w:rsidR="00344C18" w:rsidRPr="0050233B" w14:paraId="34100613" w14:textId="77777777" w:rsidTr="00200BF2">
        <w:trPr>
          <w:trHeight w:val="264"/>
        </w:trPr>
        <w:tc>
          <w:tcPr>
            <w:tcW w:w="3057" w:type="dxa"/>
          </w:tcPr>
          <w:p w14:paraId="3D22A86D" w14:textId="77777777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1" w:type="dxa"/>
          </w:tcPr>
          <w:p w14:paraId="75A44419" w14:textId="769A9B54" w:rsidR="00344C18" w:rsidRPr="0050233B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9D55F81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BDAB68" w14:textId="61D7D54C" w:rsidR="00344C18" w:rsidRPr="0050233B" w:rsidRDefault="00344C18" w:rsidP="00344C1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0C65A2EE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283863" w14:textId="4C8B9072" w:rsidR="00344C18" w:rsidRPr="0050233B" w:rsidRDefault="00344C18" w:rsidP="00344C18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C080315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6B23A7" w14:textId="47B8C06F" w:rsidR="00344C18" w:rsidRPr="0050233B" w:rsidRDefault="00344C18" w:rsidP="00344C1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3,766,759</w:t>
            </w:r>
          </w:p>
        </w:tc>
        <w:tc>
          <w:tcPr>
            <w:tcW w:w="238" w:type="dxa"/>
          </w:tcPr>
          <w:p w14:paraId="2B43B481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F7095D9" w14:textId="75C08699" w:rsidR="00344C18" w:rsidRPr="0050233B" w:rsidRDefault="00344C18" w:rsidP="00344C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3,766,759</w:t>
            </w:r>
          </w:p>
        </w:tc>
        <w:tc>
          <w:tcPr>
            <w:tcW w:w="272" w:type="dxa"/>
          </w:tcPr>
          <w:p w14:paraId="7D318FA1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15FFF9B" w14:textId="7E8E54FC" w:rsidR="00344C18" w:rsidRPr="0050233B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ADDE1B6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D28B517" w14:textId="46996345" w:rsidR="00344C18" w:rsidRPr="0004697D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3,766,759</w:t>
            </w:r>
          </w:p>
        </w:tc>
        <w:tc>
          <w:tcPr>
            <w:tcW w:w="351" w:type="dxa"/>
          </w:tcPr>
          <w:p w14:paraId="1DB8397B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F81DC8E" w14:textId="7C445F5F" w:rsidR="00344C18" w:rsidRPr="0050233B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3F70841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7048931" w14:textId="392F47F1" w:rsidR="00344C18" w:rsidRPr="00AC0636" w:rsidRDefault="00344C18" w:rsidP="00AC063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3,766,759</w:t>
            </w:r>
          </w:p>
        </w:tc>
      </w:tr>
      <w:tr w:rsidR="00344C18" w:rsidRPr="0050233B" w14:paraId="71E1541A" w14:textId="77777777" w:rsidTr="00200BF2">
        <w:trPr>
          <w:trHeight w:val="264"/>
        </w:trPr>
        <w:tc>
          <w:tcPr>
            <w:tcW w:w="3057" w:type="dxa"/>
          </w:tcPr>
          <w:p w14:paraId="7A9CFA5D" w14:textId="72E0C2B9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71" w:type="dxa"/>
          </w:tcPr>
          <w:p w14:paraId="733DC728" w14:textId="2445D2EA" w:rsidR="00344C18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240E2FA9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F47300C" w14:textId="301EB84D" w:rsidR="00344C18" w:rsidRDefault="00344C18" w:rsidP="00344C1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790B2B66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C8CEF9A" w14:textId="213141CE" w:rsidR="00344C18" w:rsidRDefault="00344C18" w:rsidP="00344C18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5D0B10E" w14:textId="5113A115" w:rsidR="00344C18" w:rsidRPr="0050233B" w:rsidRDefault="00344C18" w:rsidP="00344C18">
            <w:pPr>
              <w:tabs>
                <w:tab w:val="decimal" w:pos="789"/>
              </w:tabs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2250BDA" w14:textId="04C0D2DB" w:rsidR="00344C18" w:rsidRDefault="00344C18" w:rsidP="00344C1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1,046,383</w:t>
            </w:r>
          </w:p>
        </w:tc>
        <w:tc>
          <w:tcPr>
            <w:tcW w:w="238" w:type="dxa"/>
          </w:tcPr>
          <w:p w14:paraId="524472A6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6EF3CF2" w14:textId="305EC627" w:rsidR="00344C18" w:rsidRDefault="00344C18" w:rsidP="00344C1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1,046,383</w:t>
            </w:r>
          </w:p>
        </w:tc>
        <w:tc>
          <w:tcPr>
            <w:tcW w:w="272" w:type="dxa"/>
          </w:tcPr>
          <w:p w14:paraId="4301E64E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3AED28BC" w14:textId="355F38D7" w:rsidR="00344C18" w:rsidRPr="0050233B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37408B70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2322B0B" w14:textId="5D935461" w:rsidR="00344C18" w:rsidRPr="0004697D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1,051,926</w:t>
            </w:r>
          </w:p>
        </w:tc>
        <w:tc>
          <w:tcPr>
            <w:tcW w:w="351" w:type="dxa"/>
          </w:tcPr>
          <w:p w14:paraId="19AA194B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D9912FC" w14:textId="660BAB42" w:rsidR="00344C18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47A24FC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3CE9D6C7" w14:textId="3BF4D296" w:rsidR="00344C18" w:rsidRPr="00AC0636" w:rsidRDefault="00344C18" w:rsidP="00AC063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06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1,051,926</w:t>
            </w:r>
          </w:p>
        </w:tc>
      </w:tr>
      <w:tr w:rsidR="00344C18" w:rsidRPr="0050233B" w14:paraId="5E3A6446" w14:textId="77777777" w:rsidTr="00200BF2">
        <w:trPr>
          <w:trHeight w:val="264"/>
        </w:trPr>
        <w:tc>
          <w:tcPr>
            <w:tcW w:w="3057" w:type="dxa"/>
          </w:tcPr>
          <w:p w14:paraId="65C5E89B" w14:textId="51EF958A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71" w:type="dxa"/>
          </w:tcPr>
          <w:p w14:paraId="74797D1D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73C1B692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85F4C0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30B5160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3DB1BA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D83550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822AEE" w14:textId="77777777" w:rsidR="00344C18" w:rsidRPr="0050233B" w:rsidRDefault="00344C18" w:rsidP="00344C1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EB5E9D1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3D7CC58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48C72881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B69C338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372F377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F2F7F2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231EBEFB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6D916245" w14:textId="77777777" w:rsidR="00344C18" w:rsidRPr="0050233B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D73EF04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3A579B1" w14:textId="77777777" w:rsidR="00344C18" w:rsidRPr="0050233B" w:rsidRDefault="00344C18" w:rsidP="00AC06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44C18" w:rsidRPr="0050233B" w14:paraId="16FDFC95" w14:textId="77777777" w:rsidTr="00200BF2">
        <w:trPr>
          <w:trHeight w:val="273"/>
        </w:trPr>
        <w:tc>
          <w:tcPr>
            <w:tcW w:w="3057" w:type="dxa"/>
            <w:vAlign w:val="bottom"/>
          </w:tcPr>
          <w:p w14:paraId="1025DA0E" w14:textId="2D73CD75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1" w:type="dxa"/>
          </w:tcPr>
          <w:p w14:paraId="172B07C8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8D63C13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DCB9C7C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073F3D5B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0218CB9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22065AE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FE9A132" w14:textId="77777777" w:rsidR="00344C18" w:rsidRPr="0050233B" w:rsidRDefault="00344C18" w:rsidP="00344C1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0D9E4F6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2319D7C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473A271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32BC7C2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119B16F3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5CC27F8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42617B5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4684096" w14:textId="77777777" w:rsidR="00344C18" w:rsidRPr="0050233B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E829F6B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42ABF6A" w14:textId="77777777" w:rsidR="00344C18" w:rsidRPr="00AC0636" w:rsidRDefault="00344C18" w:rsidP="00AC06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44C18" w:rsidRPr="0050233B" w14:paraId="7F1ECB46" w14:textId="77777777" w:rsidTr="00200BF2">
        <w:trPr>
          <w:trHeight w:val="273"/>
        </w:trPr>
        <w:tc>
          <w:tcPr>
            <w:tcW w:w="3057" w:type="dxa"/>
            <w:vAlign w:val="bottom"/>
          </w:tcPr>
          <w:p w14:paraId="28CFA703" w14:textId="4E9DDABE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1" w:type="dxa"/>
          </w:tcPr>
          <w:p w14:paraId="4146F17C" w14:textId="2A763435" w:rsidR="00344C18" w:rsidRPr="00344C18" w:rsidRDefault="008F1F14" w:rsidP="00AC063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1F14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40</w:t>
            </w:r>
            <w:r w:rsidR="00344C18" w:rsidRPr="00AC063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="00344C1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671</w:t>
            </w:r>
          </w:p>
        </w:tc>
        <w:tc>
          <w:tcPr>
            <w:tcW w:w="244" w:type="dxa"/>
          </w:tcPr>
          <w:p w14:paraId="59AB0241" w14:textId="77777777" w:rsidR="00344C18" w:rsidRPr="00AC0636" w:rsidRDefault="00344C18" w:rsidP="00AC0636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9" w:type="dxa"/>
          </w:tcPr>
          <w:p w14:paraId="10825A26" w14:textId="0C6329C2" w:rsidR="00344C18" w:rsidRPr="00AC0636" w:rsidRDefault="00AC0636" w:rsidP="00AC063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06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73C911CF" w14:textId="77777777" w:rsidR="00344C18" w:rsidRPr="00AC0636" w:rsidRDefault="00344C18" w:rsidP="00AC063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49" w:type="dxa"/>
          </w:tcPr>
          <w:p w14:paraId="03BD2046" w14:textId="5345A542" w:rsidR="00344C18" w:rsidRPr="00AC0636" w:rsidRDefault="00AC0636" w:rsidP="00AC063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063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98BCA77" w14:textId="77777777" w:rsidR="00344C18" w:rsidRPr="0050233B" w:rsidRDefault="00344C18" w:rsidP="00AC0636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E2F113" w14:textId="31E1AE24" w:rsidR="00344C18" w:rsidRPr="00AC0636" w:rsidRDefault="00AC0636" w:rsidP="00AC0636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063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747486E" w14:textId="77777777" w:rsidR="00344C18" w:rsidRPr="0050233B" w:rsidRDefault="00344C18" w:rsidP="00AC0636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B29EB2" w14:textId="38D48221" w:rsidR="00344C18" w:rsidRPr="00FD6801" w:rsidRDefault="00344C18" w:rsidP="00AC06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40,671</w:t>
            </w:r>
          </w:p>
        </w:tc>
        <w:tc>
          <w:tcPr>
            <w:tcW w:w="272" w:type="dxa"/>
          </w:tcPr>
          <w:p w14:paraId="437EDA5F" w14:textId="77777777" w:rsidR="00344C18" w:rsidRPr="00AC0636" w:rsidRDefault="00344C18" w:rsidP="00AC06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62" w:type="dxa"/>
            <w:gridSpan w:val="2"/>
          </w:tcPr>
          <w:p w14:paraId="748C41D4" w14:textId="7F310FED" w:rsidR="00344C18" w:rsidRPr="00AC0636" w:rsidRDefault="00AC0636" w:rsidP="00AC063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43C6619E" w14:textId="77777777" w:rsidR="00344C18" w:rsidRPr="00AC0636" w:rsidRDefault="00344C18" w:rsidP="00AC06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</w:tcPr>
          <w:p w14:paraId="2C9BD120" w14:textId="7A7F9AD0" w:rsidR="00344C18" w:rsidRPr="0050233B" w:rsidRDefault="00AC0636" w:rsidP="004A314D">
            <w:pPr>
              <w:pStyle w:val="acctfourfigures"/>
              <w:tabs>
                <w:tab w:val="clear" w:pos="765"/>
                <w:tab w:val="decimal" w:pos="81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40,671</w:t>
            </w:r>
          </w:p>
        </w:tc>
        <w:tc>
          <w:tcPr>
            <w:tcW w:w="351" w:type="dxa"/>
          </w:tcPr>
          <w:p w14:paraId="70B29396" w14:textId="77777777" w:rsidR="00344C18" w:rsidRPr="0050233B" w:rsidRDefault="00344C18" w:rsidP="00AC0636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DD4CEF7" w14:textId="408C62F5" w:rsidR="00344C18" w:rsidRPr="0050233B" w:rsidRDefault="00AC0636" w:rsidP="00AC0636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8149BBE" w14:textId="77777777" w:rsidR="00344C18" w:rsidRPr="00AC0636" w:rsidRDefault="00344C18" w:rsidP="00AC063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3" w:type="dxa"/>
            <w:gridSpan w:val="3"/>
          </w:tcPr>
          <w:p w14:paraId="09A7A2D7" w14:textId="1F21EE56" w:rsidR="00344C18" w:rsidRPr="00AC0636" w:rsidRDefault="00AC0636" w:rsidP="00AC063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40,671</w:t>
            </w:r>
          </w:p>
        </w:tc>
      </w:tr>
      <w:tr w:rsidR="00344C18" w:rsidRPr="0050233B" w14:paraId="081568A5" w14:textId="77777777" w:rsidTr="00200BF2">
        <w:trPr>
          <w:trHeight w:val="273"/>
        </w:trPr>
        <w:tc>
          <w:tcPr>
            <w:tcW w:w="3057" w:type="dxa"/>
            <w:vAlign w:val="bottom"/>
          </w:tcPr>
          <w:p w14:paraId="5B692CF8" w14:textId="77777777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6CEF1FB3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2CA00EAA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35F5452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B3288FB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CBDF20D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DFBDA01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1E726D0" w14:textId="77777777" w:rsidR="00344C18" w:rsidRPr="0050233B" w:rsidRDefault="00344C18" w:rsidP="00344C1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C8DA39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3687C52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A7637CB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54475710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FE3E55E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4E317D8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4716AB5C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BB8C5DB" w14:textId="77777777" w:rsidR="00344C18" w:rsidRPr="0050233B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0A8B4FCF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D81653C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C18" w:rsidRPr="0050233B" w14:paraId="704453BA" w14:textId="77777777" w:rsidTr="00200BF2">
        <w:trPr>
          <w:trHeight w:val="273"/>
        </w:trPr>
        <w:tc>
          <w:tcPr>
            <w:tcW w:w="3057" w:type="dxa"/>
            <w:vAlign w:val="bottom"/>
          </w:tcPr>
          <w:p w14:paraId="385C3E1C" w14:textId="77777777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1" w:type="dxa"/>
          </w:tcPr>
          <w:p w14:paraId="45C78C8B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13677835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37B3637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8DB8EDC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A044E37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6239419C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4996EF43" w14:textId="77777777" w:rsidR="00344C18" w:rsidRPr="0050233B" w:rsidRDefault="00344C18" w:rsidP="00344C1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E65C544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14D9911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8F6196F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43AA59F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28F086A0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697501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1EBA68C7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705263B8" w14:textId="77777777" w:rsidR="00344C18" w:rsidRPr="0050233B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23C88A59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F703F96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C18" w:rsidRPr="0050233B" w14:paraId="61BED3CE" w14:textId="77777777" w:rsidTr="00200BF2">
        <w:trPr>
          <w:trHeight w:val="273"/>
        </w:trPr>
        <w:tc>
          <w:tcPr>
            <w:tcW w:w="3057" w:type="dxa"/>
            <w:vAlign w:val="bottom"/>
            <w:hideMark/>
          </w:tcPr>
          <w:p w14:paraId="0125BDA1" w14:textId="0FAA80DA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71" w:type="dxa"/>
          </w:tcPr>
          <w:p w14:paraId="1FE8880E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36B84E44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79F4920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4C53E9F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00261C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2" w:type="dxa"/>
          </w:tcPr>
          <w:p w14:paraId="16C303E6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794E9E" w14:textId="77777777" w:rsidR="00344C18" w:rsidRPr="0050233B" w:rsidRDefault="00344C18" w:rsidP="00344C18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C9E8DB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6F6CAC9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24CE67D3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D71C539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30A7DEB2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1714FA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178C8B25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5C2D97F" w14:textId="77777777" w:rsidR="00344C18" w:rsidRPr="0050233B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F1E8274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07F6126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C18" w:rsidRPr="0050233B" w14:paraId="5A7CD2F7" w14:textId="77777777" w:rsidTr="00200BF2">
        <w:trPr>
          <w:trHeight w:val="273"/>
        </w:trPr>
        <w:tc>
          <w:tcPr>
            <w:tcW w:w="3057" w:type="dxa"/>
            <w:vAlign w:val="bottom"/>
            <w:hideMark/>
          </w:tcPr>
          <w:p w14:paraId="70D08057" w14:textId="77777777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1" w:type="dxa"/>
          </w:tcPr>
          <w:p w14:paraId="09D88923" w14:textId="5154B54D" w:rsidR="00344C18" w:rsidRPr="0050233B" w:rsidRDefault="00D03266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311BD2F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939A20" w14:textId="0310A367" w:rsidR="00344C18" w:rsidRPr="0050233B" w:rsidRDefault="00D03266" w:rsidP="00344C1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3B8CA69A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DE027C8" w14:textId="3CF827FF" w:rsidR="00344C18" w:rsidRPr="0050233B" w:rsidRDefault="00D03266" w:rsidP="00344C1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3B62E239" w14:textId="77777777" w:rsidR="00344C18" w:rsidRPr="0050233B" w:rsidRDefault="00344C18" w:rsidP="00344C1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B8D71E2" w14:textId="01498BD9" w:rsidR="00344C18" w:rsidRPr="0050233B" w:rsidRDefault="00344C18" w:rsidP="00344C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(14,989,724)</w:t>
            </w:r>
          </w:p>
        </w:tc>
        <w:tc>
          <w:tcPr>
            <w:tcW w:w="238" w:type="dxa"/>
          </w:tcPr>
          <w:p w14:paraId="5C56C863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8525D47" w14:textId="2E09DCB8" w:rsidR="00344C18" w:rsidRPr="0050233B" w:rsidRDefault="00344C18" w:rsidP="00344C18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(14,989,724)</w:t>
            </w:r>
          </w:p>
        </w:tc>
        <w:tc>
          <w:tcPr>
            <w:tcW w:w="272" w:type="dxa"/>
          </w:tcPr>
          <w:p w14:paraId="5AD12211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2414C5A3" w14:textId="7E8FFE54" w:rsidR="00344C18" w:rsidRPr="0050233B" w:rsidRDefault="00D03266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EEC16D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17F49D1" w14:textId="6BE958C0" w:rsidR="00344C18" w:rsidRPr="0050233B" w:rsidRDefault="00D03266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(14,989,724)</w:t>
            </w:r>
          </w:p>
        </w:tc>
        <w:tc>
          <w:tcPr>
            <w:tcW w:w="351" w:type="dxa"/>
          </w:tcPr>
          <w:p w14:paraId="2B3F9AE3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4225C6A3" w14:textId="47D7DBBB" w:rsidR="00344C18" w:rsidRPr="0050233B" w:rsidRDefault="00D03266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E4242B1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F055439" w14:textId="71FEBA21" w:rsidR="00344C18" w:rsidRPr="0050233B" w:rsidRDefault="00D03266" w:rsidP="00344C18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(14,989,724)</w:t>
            </w:r>
          </w:p>
        </w:tc>
      </w:tr>
      <w:tr w:rsidR="00344C18" w:rsidRPr="0050233B" w14:paraId="1803056D" w14:textId="77777777" w:rsidTr="00200BF2">
        <w:trPr>
          <w:trHeight w:val="264"/>
        </w:trPr>
        <w:tc>
          <w:tcPr>
            <w:tcW w:w="3057" w:type="dxa"/>
            <w:vAlign w:val="bottom"/>
            <w:hideMark/>
          </w:tcPr>
          <w:p w14:paraId="01B639C8" w14:textId="77777777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1" w:type="dxa"/>
          </w:tcPr>
          <w:p w14:paraId="46D35E49" w14:textId="39BC2CD4" w:rsidR="00344C18" w:rsidRPr="0050233B" w:rsidRDefault="00D03266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5D4EBF1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446C49BA" w14:textId="3059467D" w:rsidR="00344C18" w:rsidRPr="0050233B" w:rsidRDefault="00D03266" w:rsidP="00344C1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095541DC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6CC4DDF" w14:textId="172338EE" w:rsidR="00344C18" w:rsidRPr="0050233B" w:rsidRDefault="00D03266" w:rsidP="00344C1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6D4194A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1DAE4FB" w14:textId="1CE46E81" w:rsidR="00344C18" w:rsidRPr="0050233B" w:rsidRDefault="00344C18" w:rsidP="00344C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(9,494,115)</w:t>
            </w:r>
          </w:p>
        </w:tc>
        <w:tc>
          <w:tcPr>
            <w:tcW w:w="238" w:type="dxa"/>
          </w:tcPr>
          <w:p w14:paraId="158F3466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1D9DDE9" w14:textId="4B654BCB" w:rsidR="00344C18" w:rsidRPr="0050233B" w:rsidRDefault="00344C18" w:rsidP="00344C1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(9,494,115)</w:t>
            </w:r>
          </w:p>
        </w:tc>
        <w:tc>
          <w:tcPr>
            <w:tcW w:w="272" w:type="dxa"/>
          </w:tcPr>
          <w:p w14:paraId="0E22F79C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E81C57B" w14:textId="751CE602" w:rsidR="00344C18" w:rsidRPr="0050233B" w:rsidRDefault="00D03266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381E72A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8DE3E4" w14:textId="13E02FAC" w:rsidR="00344C18" w:rsidRPr="0050233B" w:rsidRDefault="00D03266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(9,720,672)</w:t>
            </w:r>
          </w:p>
        </w:tc>
        <w:tc>
          <w:tcPr>
            <w:tcW w:w="351" w:type="dxa"/>
          </w:tcPr>
          <w:p w14:paraId="436C6D0E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31A09A03" w14:textId="3F156E2C" w:rsidR="00344C18" w:rsidRPr="0050233B" w:rsidRDefault="00D03266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79413C74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6B92666" w14:textId="60ECFC18" w:rsidR="00344C18" w:rsidRPr="0050233B" w:rsidRDefault="00D03266" w:rsidP="00344C1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(9,720,672)</w:t>
            </w:r>
          </w:p>
        </w:tc>
      </w:tr>
      <w:tr w:rsidR="00344C18" w:rsidRPr="0050233B" w14:paraId="139C1956" w14:textId="77777777" w:rsidTr="00200BF2">
        <w:trPr>
          <w:trHeight w:val="264"/>
        </w:trPr>
        <w:tc>
          <w:tcPr>
            <w:tcW w:w="3057" w:type="dxa"/>
          </w:tcPr>
          <w:p w14:paraId="58C90D0E" w14:textId="68E82326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71" w:type="dxa"/>
          </w:tcPr>
          <w:p w14:paraId="3406B9A4" w14:textId="77777777" w:rsidR="00344C18" w:rsidRPr="00317598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14:paraId="010C8892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58E00129" w14:textId="77777777" w:rsidR="00344C18" w:rsidRPr="005305EA" w:rsidRDefault="00344C18" w:rsidP="00344C1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8" w:type="dxa"/>
          </w:tcPr>
          <w:p w14:paraId="24995D9C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AA8F534" w14:textId="77777777" w:rsidR="00344C18" w:rsidRPr="005722D4" w:rsidRDefault="00344C18" w:rsidP="00344C1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2ED382F7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354049E" w14:textId="77777777" w:rsidR="00344C18" w:rsidRDefault="00344C18" w:rsidP="00344C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941CE6E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C99322B" w14:textId="77777777" w:rsidR="00344C18" w:rsidRDefault="00344C18" w:rsidP="00344C1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C269528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F34EAFD" w14:textId="77777777" w:rsidR="00344C18" w:rsidRPr="0060773E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7C279C03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6991076" w14:textId="77777777" w:rsidR="00344C18" w:rsidRDefault="00344C18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9192B9A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5AA7748" w14:textId="77777777" w:rsidR="00344C18" w:rsidRPr="009B28B3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7AED1D0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8B3C512" w14:textId="77777777" w:rsidR="00344C18" w:rsidRDefault="00344C18" w:rsidP="00344C1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44C18" w:rsidRPr="0050233B" w14:paraId="3B35315D" w14:textId="77777777" w:rsidTr="00200BF2">
        <w:trPr>
          <w:trHeight w:val="264"/>
        </w:trPr>
        <w:tc>
          <w:tcPr>
            <w:tcW w:w="3057" w:type="dxa"/>
            <w:vAlign w:val="bottom"/>
          </w:tcPr>
          <w:p w14:paraId="2457057D" w14:textId="5D7B6E3C" w:rsidR="00344C18" w:rsidRPr="0050233B" w:rsidRDefault="00344C18" w:rsidP="00344C1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1" w:type="dxa"/>
          </w:tcPr>
          <w:p w14:paraId="397A5E15" w14:textId="77777777" w:rsidR="00344C18" w:rsidRPr="00317598" w:rsidRDefault="00344C18" w:rsidP="00344C18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</w:tcPr>
          <w:p w14:paraId="26782505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30FF0A" w14:textId="77777777" w:rsidR="00344C18" w:rsidRPr="005305EA" w:rsidRDefault="00344C18" w:rsidP="00344C18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8" w:type="dxa"/>
          </w:tcPr>
          <w:p w14:paraId="74B514BF" w14:textId="77777777" w:rsidR="00344C18" w:rsidRPr="0050233B" w:rsidRDefault="00344C18" w:rsidP="00344C1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61E9D5BA" w14:textId="77777777" w:rsidR="00344C18" w:rsidRPr="005722D4" w:rsidRDefault="00344C18" w:rsidP="00344C1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62B9219A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34AF366" w14:textId="77777777" w:rsidR="00344C18" w:rsidRDefault="00344C18" w:rsidP="00344C1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D6883D2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95DB31" w14:textId="77777777" w:rsidR="00344C18" w:rsidRDefault="00344C18" w:rsidP="00344C1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906C0B8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31C051E" w14:textId="77777777" w:rsidR="00344C18" w:rsidRPr="0060773E" w:rsidRDefault="00344C18" w:rsidP="00344C18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4FD4B88" w14:textId="77777777" w:rsidR="00344C18" w:rsidRPr="0050233B" w:rsidRDefault="00344C18" w:rsidP="00344C1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476F02" w14:textId="77777777" w:rsidR="00344C18" w:rsidRDefault="00344C18" w:rsidP="00344C18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037A67F6" w14:textId="77777777" w:rsidR="00344C18" w:rsidRPr="0050233B" w:rsidRDefault="00344C18" w:rsidP="00344C1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09F2FFBE" w14:textId="77777777" w:rsidR="00344C18" w:rsidRPr="009B28B3" w:rsidRDefault="00344C18" w:rsidP="00344C18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4A49D86A" w14:textId="77777777" w:rsidR="00344C18" w:rsidRPr="0050233B" w:rsidRDefault="00344C18" w:rsidP="00344C1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E0043C9" w14:textId="77777777" w:rsidR="00344C18" w:rsidRDefault="00344C18" w:rsidP="00344C1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D03266" w:rsidRPr="0050233B" w14:paraId="421D90C9" w14:textId="77777777" w:rsidTr="00200BF2">
        <w:trPr>
          <w:trHeight w:val="264"/>
        </w:trPr>
        <w:tc>
          <w:tcPr>
            <w:tcW w:w="3057" w:type="dxa"/>
            <w:vAlign w:val="bottom"/>
          </w:tcPr>
          <w:p w14:paraId="35FB0604" w14:textId="6340D3B4" w:rsidR="00D03266" w:rsidRPr="0050233B" w:rsidRDefault="00D03266" w:rsidP="00D0326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1" w:type="dxa"/>
          </w:tcPr>
          <w:p w14:paraId="7A22A316" w14:textId="78EFC898" w:rsidR="00D03266" w:rsidRPr="00317598" w:rsidRDefault="00D03266" w:rsidP="00E00983">
            <w:pPr>
              <w:pStyle w:val="acctfourfigures"/>
              <w:tabs>
                <w:tab w:val="clear" w:pos="765"/>
                <w:tab w:val="decimal" w:pos="9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(80,886)</w:t>
            </w:r>
          </w:p>
        </w:tc>
        <w:tc>
          <w:tcPr>
            <w:tcW w:w="244" w:type="dxa"/>
          </w:tcPr>
          <w:p w14:paraId="1DD788D1" w14:textId="77777777" w:rsidR="00D03266" w:rsidRPr="0050233B" w:rsidRDefault="00D03266" w:rsidP="00D032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70A87D49" w14:textId="6BF1F95C" w:rsidR="00D03266" w:rsidRPr="005305EA" w:rsidRDefault="00D03266" w:rsidP="00D03266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0ADB3EAD" w14:textId="77777777" w:rsidR="00D03266" w:rsidRPr="0050233B" w:rsidRDefault="00D03266" w:rsidP="00D032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8002EB8" w14:textId="3D4BCD64" w:rsidR="00D03266" w:rsidRPr="005722D4" w:rsidRDefault="00D03266" w:rsidP="00D03266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5A0D0157" w14:textId="77777777" w:rsidR="00D03266" w:rsidRPr="0050233B" w:rsidRDefault="00D03266" w:rsidP="00D032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F93ECC" w14:textId="20134162" w:rsidR="00D03266" w:rsidRDefault="00D03266" w:rsidP="00D03266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7EAE9EE" w14:textId="77777777" w:rsidR="00D03266" w:rsidRPr="0050233B" w:rsidRDefault="00D03266" w:rsidP="00D0326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A1D36C9" w14:textId="5A884FA5" w:rsidR="00D03266" w:rsidRPr="00F804C5" w:rsidRDefault="00D03266" w:rsidP="00D0326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(80,886)</w:t>
            </w:r>
          </w:p>
        </w:tc>
        <w:tc>
          <w:tcPr>
            <w:tcW w:w="272" w:type="dxa"/>
          </w:tcPr>
          <w:p w14:paraId="7DCBA95D" w14:textId="77777777" w:rsidR="00D03266" w:rsidRPr="0050233B" w:rsidRDefault="00D03266" w:rsidP="00D032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92D47A7" w14:textId="70B0C08D" w:rsidR="00D03266" w:rsidRPr="0060773E" w:rsidRDefault="00D03266" w:rsidP="00D03266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292296AE" w14:textId="77777777" w:rsidR="00D03266" w:rsidRPr="0050233B" w:rsidRDefault="00D03266" w:rsidP="00D0326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EFB4FDA" w14:textId="13EF7FDE" w:rsidR="00D03266" w:rsidRDefault="00D03266" w:rsidP="00D0326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(80,886)</w:t>
            </w:r>
          </w:p>
        </w:tc>
        <w:tc>
          <w:tcPr>
            <w:tcW w:w="351" w:type="dxa"/>
          </w:tcPr>
          <w:p w14:paraId="7A333256" w14:textId="77777777" w:rsidR="00D03266" w:rsidRPr="0050233B" w:rsidRDefault="00D03266" w:rsidP="00D0326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191F0CC6" w14:textId="343074A3" w:rsidR="00D03266" w:rsidRPr="009B28B3" w:rsidRDefault="00D03266" w:rsidP="00D03266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739C166" w14:textId="77777777" w:rsidR="00D03266" w:rsidRPr="0050233B" w:rsidRDefault="00D03266" w:rsidP="00D0326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DBD4C1B" w14:textId="24C891A3" w:rsidR="00D03266" w:rsidRDefault="00D03266" w:rsidP="00D0326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(80,886)</w:t>
            </w:r>
          </w:p>
        </w:tc>
      </w:tr>
    </w:tbl>
    <w:p w14:paraId="27E46B84" w14:textId="77777777" w:rsidR="00886F54" w:rsidRPr="00627208" w:rsidRDefault="00886F54" w:rsidP="004F0A8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20"/>
          <w:highlight w:val="yellow"/>
          <w:lang w:bidi="th-TH"/>
        </w:rPr>
        <w:sectPr w:rsidR="00886F54" w:rsidRPr="00627208" w:rsidSect="003343BC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61"/>
        <w:gridCol w:w="1315"/>
        <w:gridCol w:w="302"/>
        <w:gridCol w:w="1214"/>
        <w:gridCol w:w="284"/>
        <w:gridCol w:w="1275"/>
        <w:gridCol w:w="284"/>
        <w:gridCol w:w="1180"/>
        <w:gridCol w:w="241"/>
        <w:gridCol w:w="1051"/>
        <w:gridCol w:w="283"/>
        <w:gridCol w:w="832"/>
        <w:gridCol w:w="241"/>
        <w:gridCol w:w="1134"/>
        <w:gridCol w:w="287"/>
        <w:gridCol w:w="908"/>
        <w:gridCol w:w="284"/>
        <w:gridCol w:w="1134"/>
      </w:tblGrid>
      <w:tr w:rsidR="00414AA4" w:rsidRPr="00200BF2" w14:paraId="1FA8E7B2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550870E" w14:textId="77777777" w:rsidR="00414AA4" w:rsidRPr="00200BF2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49" w:type="dxa"/>
            <w:gridSpan w:val="17"/>
            <w:vAlign w:val="bottom"/>
            <w:hideMark/>
          </w:tcPr>
          <w:p w14:paraId="1D59F8C2" w14:textId="77777777" w:rsidR="00414AA4" w:rsidRPr="00200BF2" w:rsidRDefault="00414AA4" w:rsidP="008576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200BF2" w14:paraId="437699CF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DCD5A80" w14:textId="77777777" w:rsidR="00414AA4" w:rsidRPr="00200BF2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46" w:type="dxa"/>
            <w:gridSpan w:val="9"/>
            <w:tcBorders>
              <w:bottom w:val="single" w:sz="4" w:space="0" w:color="auto"/>
            </w:tcBorders>
            <w:vAlign w:val="bottom"/>
          </w:tcPr>
          <w:p w14:paraId="3A15BB3D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EBCEBB9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60AC0CDE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200BF2" w14:paraId="3F50147F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37F76906" w14:textId="77777777" w:rsidR="00414AA4" w:rsidRPr="00200BF2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984E851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AD13CCC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302" w:type="dxa"/>
            <w:tcBorders>
              <w:top w:val="single" w:sz="4" w:space="0" w:color="auto"/>
            </w:tcBorders>
            <w:vAlign w:val="bottom"/>
          </w:tcPr>
          <w:p w14:paraId="781641FC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8EE65B3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200BF2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CC02EF6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D67048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49E36A0" w14:textId="77777777" w:rsidR="00414AA4" w:rsidRPr="00200BF2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04A26202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64969DF2" w14:textId="77777777" w:rsidR="00414AA4" w:rsidRPr="00200BF2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0136481A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1A78B23D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35A88C2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00B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633D3B1A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11349E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00BF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121C5D3B" w14:textId="77777777" w:rsidR="00414AA4" w:rsidRPr="00200BF2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65314D04" w14:textId="77777777" w:rsidR="00414AA4" w:rsidRPr="00200BF2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  <w:vAlign w:val="bottom"/>
          </w:tcPr>
          <w:p w14:paraId="2F646F37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B0B65E0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200BF2" w14:paraId="2A697BF1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7E2F28F8" w14:textId="77777777" w:rsidR="00414AA4" w:rsidRPr="00200BF2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49" w:type="dxa"/>
            <w:gridSpan w:val="17"/>
            <w:vAlign w:val="bottom"/>
          </w:tcPr>
          <w:p w14:paraId="7243B451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200B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200BF2" w14:paraId="5DAB3401" w14:textId="77777777" w:rsidTr="008576FC">
        <w:trPr>
          <w:trHeight w:val="261"/>
          <w:tblHeader/>
        </w:trPr>
        <w:tc>
          <w:tcPr>
            <w:tcW w:w="3061" w:type="dxa"/>
            <w:vAlign w:val="bottom"/>
          </w:tcPr>
          <w:p w14:paraId="2BC49169" w14:textId="486C6E92" w:rsidR="00414AA4" w:rsidRPr="00200BF2" w:rsidRDefault="00414AA4" w:rsidP="008576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 w:rsidR="00E91BFA"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249" w:type="dxa"/>
            <w:gridSpan w:val="17"/>
            <w:vAlign w:val="bottom"/>
          </w:tcPr>
          <w:p w14:paraId="2F0B4036" w14:textId="77777777" w:rsidR="00414AA4" w:rsidRPr="00200BF2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200BF2" w14:paraId="3B729684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0BF6E2C8" w14:textId="77777777" w:rsidR="00414AA4" w:rsidRPr="00200BF2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15" w:type="dxa"/>
            <w:vAlign w:val="bottom"/>
          </w:tcPr>
          <w:p w14:paraId="1966D306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18BA41C8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C7A5CC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458D2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04471ED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CD34E63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61731C21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80B1AF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D167508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194A50C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E8CA1FE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42F3E9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807B2B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30224CC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08" w:type="dxa"/>
            <w:vAlign w:val="bottom"/>
          </w:tcPr>
          <w:p w14:paraId="244A6979" w14:textId="77777777" w:rsidR="00414AA4" w:rsidRPr="00200BF2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5BD05BF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34" w:type="dxa"/>
            <w:vAlign w:val="bottom"/>
          </w:tcPr>
          <w:p w14:paraId="4F925278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200BF2" w14:paraId="6B0E786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6052663" w14:textId="77777777" w:rsidR="00414AA4" w:rsidRPr="00200BF2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5" w:type="dxa"/>
            <w:vAlign w:val="bottom"/>
          </w:tcPr>
          <w:p w14:paraId="7E9E750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1FFCC8A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FAA047C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7AD8C4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BDAE19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370D70F1" w14:textId="77777777" w:rsidR="00414AA4" w:rsidRPr="00200BF2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19B2968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345B618" w14:textId="77777777" w:rsidR="00414AA4" w:rsidRPr="00200BF2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467BCFD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CA22EF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7AAE951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C58EA2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FDBE42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5478C8E9" w14:textId="77777777" w:rsidR="00414AA4" w:rsidRPr="00200BF2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8C071CE" w14:textId="77777777" w:rsidR="00414AA4" w:rsidRPr="00200BF2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DAB989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70CA478" w14:textId="77777777" w:rsidR="00414AA4" w:rsidRPr="00200BF2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03F9" w:rsidRPr="00200BF2" w14:paraId="2A633067" w14:textId="77777777" w:rsidTr="00EA435F">
        <w:trPr>
          <w:trHeight w:val="261"/>
        </w:trPr>
        <w:tc>
          <w:tcPr>
            <w:tcW w:w="3061" w:type="dxa"/>
            <w:vAlign w:val="bottom"/>
          </w:tcPr>
          <w:p w14:paraId="252E7F22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15" w:type="dxa"/>
            <w:vAlign w:val="bottom"/>
          </w:tcPr>
          <w:p w14:paraId="03D00250" w14:textId="40784A30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DF56B1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1920E7" w14:textId="0B668D61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E0FFA7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0851B7" w14:textId="59A17586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833B305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267A2FB" w14:textId="3ADE2CF8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3,030,320</w:t>
            </w:r>
          </w:p>
        </w:tc>
        <w:tc>
          <w:tcPr>
            <w:tcW w:w="241" w:type="dxa"/>
            <w:vAlign w:val="bottom"/>
          </w:tcPr>
          <w:p w14:paraId="5CE43AB1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AAC8B65" w14:textId="78506CCF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3,030,320</w:t>
            </w:r>
          </w:p>
        </w:tc>
        <w:tc>
          <w:tcPr>
            <w:tcW w:w="283" w:type="dxa"/>
            <w:vAlign w:val="bottom"/>
          </w:tcPr>
          <w:p w14:paraId="086C6C2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</w:tcPr>
          <w:p w14:paraId="427E9C97" w14:textId="406B33EA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E4A271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C9ABB0" w14:textId="6BB37571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CCC6A16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90E9E17" w14:textId="5EAD5D4B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0D3B8D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67CE53" w14:textId="3BE10028" w:rsidR="00AC03F9" w:rsidRPr="00200BF2" w:rsidRDefault="00AC03F9" w:rsidP="00AC03F9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03F9" w:rsidRPr="00200BF2" w14:paraId="44916B3B" w14:textId="77777777" w:rsidTr="00EA435F">
        <w:trPr>
          <w:trHeight w:val="261"/>
        </w:trPr>
        <w:tc>
          <w:tcPr>
            <w:tcW w:w="3061" w:type="dxa"/>
            <w:vAlign w:val="bottom"/>
          </w:tcPr>
          <w:p w14:paraId="3A44A8C6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770B8719" w14:textId="5AF7C55A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04ABBC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E117D5C" w14:textId="57B8B4A8" w:rsidR="00AC03F9" w:rsidRPr="00200BF2" w:rsidRDefault="00AC03F9" w:rsidP="00F551E4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3,775,973</w:t>
            </w:r>
          </w:p>
        </w:tc>
        <w:tc>
          <w:tcPr>
            <w:tcW w:w="284" w:type="dxa"/>
            <w:vAlign w:val="bottom"/>
          </w:tcPr>
          <w:p w14:paraId="2002E64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48D995" w14:textId="74FCEC5F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CFEDEA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EE6FA1C" w14:textId="23CCC403" w:rsidR="00AC03F9" w:rsidRPr="00200BF2" w:rsidRDefault="00AC03F9" w:rsidP="00200BF2">
            <w:pPr>
              <w:pStyle w:val="acctfourfigures"/>
              <w:tabs>
                <w:tab w:val="clear" w:pos="765"/>
                <w:tab w:val="decimal" w:pos="58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29,995</w:t>
            </w:r>
          </w:p>
        </w:tc>
        <w:tc>
          <w:tcPr>
            <w:tcW w:w="241" w:type="dxa"/>
            <w:vAlign w:val="bottom"/>
          </w:tcPr>
          <w:p w14:paraId="4E15BE51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3330178" w14:textId="68299149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3,805,968</w:t>
            </w:r>
          </w:p>
        </w:tc>
        <w:tc>
          <w:tcPr>
            <w:tcW w:w="283" w:type="dxa"/>
            <w:vAlign w:val="bottom"/>
          </w:tcPr>
          <w:p w14:paraId="46CC1C7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</w:tcPr>
          <w:p w14:paraId="1F6D63E4" w14:textId="2336F861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29DE71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B6245C" w14:textId="4315F811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3,806,046</w:t>
            </w:r>
          </w:p>
        </w:tc>
        <w:tc>
          <w:tcPr>
            <w:tcW w:w="287" w:type="dxa"/>
            <w:vAlign w:val="bottom"/>
          </w:tcPr>
          <w:p w14:paraId="6C9DA533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6D7962D" w14:textId="22E24AFE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A937E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1D286FD" w14:textId="32922920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3,806,046</w:t>
            </w:r>
          </w:p>
        </w:tc>
      </w:tr>
      <w:tr w:rsidR="00AC03F9" w:rsidRPr="00200BF2" w14:paraId="78F7985F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19CB8FAD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5" w:type="dxa"/>
            <w:vAlign w:val="bottom"/>
          </w:tcPr>
          <w:p w14:paraId="3153A02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703332B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72D3B5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4A86E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F25D6A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9A7DDB7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7F19FA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B86B258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974AA4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5BB5CE4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68B8054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6AFACE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888BD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2D693E86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99073D8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5B9052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607814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F9" w:rsidRPr="00200BF2" w14:paraId="4716C383" w14:textId="77777777" w:rsidTr="008576FC">
        <w:trPr>
          <w:trHeight w:val="261"/>
        </w:trPr>
        <w:tc>
          <w:tcPr>
            <w:tcW w:w="3061" w:type="dxa"/>
          </w:tcPr>
          <w:p w14:paraId="4D9D5FF5" w14:textId="77777777" w:rsidR="00AC03F9" w:rsidRPr="00200BF2" w:rsidRDefault="00AC03F9" w:rsidP="00AC03F9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15" w:type="dxa"/>
            <w:vAlign w:val="bottom"/>
          </w:tcPr>
          <w:p w14:paraId="29772621" w14:textId="047F2D1D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AFE779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6F3E86C9" w14:textId="79CBD6B8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CC5D04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BD4B013" w14:textId="47D7BD66" w:rsidR="00AC03F9" w:rsidRPr="00200BF2" w:rsidRDefault="00AC03F9" w:rsidP="00D42D71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918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284" w:type="dxa"/>
            <w:vAlign w:val="bottom"/>
          </w:tcPr>
          <w:p w14:paraId="0973B926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7929E07" w14:textId="5220D038" w:rsidR="00AC03F9" w:rsidRPr="00200BF2" w:rsidRDefault="00AC03F9" w:rsidP="00AC03F9">
            <w:pPr>
              <w:pStyle w:val="acctfourfigures"/>
              <w:tabs>
                <w:tab w:val="clear" w:pos="765"/>
                <w:tab w:val="decimal" w:pos="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0EC5475D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14F85F0" w14:textId="7DD15890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3,918,742</w:t>
            </w:r>
          </w:p>
        </w:tc>
        <w:tc>
          <w:tcPr>
            <w:tcW w:w="283" w:type="dxa"/>
            <w:vAlign w:val="bottom"/>
          </w:tcPr>
          <w:p w14:paraId="22D2292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73814BED" w14:textId="16F8E165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1,083,375</w:t>
            </w:r>
          </w:p>
        </w:tc>
        <w:tc>
          <w:tcPr>
            <w:tcW w:w="241" w:type="dxa"/>
            <w:vAlign w:val="bottom"/>
          </w:tcPr>
          <w:p w14:paraId="424ABAF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F42100" w14:textId="40DD97BA" w:rsidR="00AC03F9" w:rsidRPr="00200BF2" w:rsidRDefault="00AC03F9" w:rsidP="00200BF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7BA2D377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0976D99" w14:textId="33C032B9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2,835,367</w:t>
            </w:r>
          </w:p>
        </w:tc>
        <w:tc>
          <w:tcPr>
            <w:tcW w:w="284" w:type="dxa"/>
            <w:vAlign w:val="bottom"/>
          </w:tcPr>
          <w:p w14:paraId="3C5459A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B012C8D" w14:textId="51F0F83B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3,918,742</w:t>
            </w:r>
          </w:p>
        </w:tc>
      </w:tr>
      <w:tr w:rsidR="00AC03F9" w:rsidRPr="00200BF2" w14:paraId="08F49217" w14:textId="77777777" w:rsidTr="00A6660F">
        <w:trPr>
          <w:trHeight w:val="261"/>
        </w:trPr>
        <w:tc>
          <w:tcPr>
            <w:tcW w:w="3061" w:type="dxa"/>
          </w:tcPr>
          <w:p w14:paraId="4F574B76" w14:textId="77777777" w:rsidR="00AC03F9" w:rsidRPr="00200BF2" w:rsidRDefault="00AC03F9" w:rsidP="00AC03F9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62F6C3A9" w14:textId="712181BC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2FBD036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138A4E5" w14:textId="62A156D5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51A9F2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959BE8C" w14:textId="5B3C396A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2EFB23D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60959C89" w14:textId="588B0C99" w:rsidR="00AC03F9" w:rsidRPr="00200BF2" w:rsidRDefault="00AC03F9" w:rsidP="00200BF2">
            <w:pPr>
              <w:pStyle w:val="acctfourfigures"/>
              <w:tabs>
                <w:tab w:val="clear" w:pos="765"/>
              </w:tabs>
              <w:spacing w:line="240" w:lineRule="atLeast"/>
              <w:ind w:left="-43" w:right="-24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102,934</w:t>
            </w:r>
          </w:p>
        </w:tc>
        <w:tc>
          <w:tcPr>
            <w:tcW w:w="241" w:type="dxa"/>
            <w:vAlign w:val="bottom"/>
          </w:tcPr>
          <w:p w14:paraId="66A30D75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18482B9B" w14:textId="67B75784" w:rsidR="00AC03F9" w:rsidRPr="00200BF2" w:rsidRDefault="00AC03F9" w:rsidP="00200BF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102,934</w:t>
            </w:r>
          </w:p>
        </w:tc>
        <w:tc>
          <w:tcPr>
            <w:tcW w:w="283" w:type="dxa"/>
            <w:vAlign w:val="bottom"/>
          </w:tcPr>
          <w:p w14:paraId="23BD949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3AF9BF3E" w14:textId="04EE3D52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1A2A805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89989C" w14:textId="6FE0B894" w:rsidR="00AC03F9" w:rsidRPr="00200BF2" w:rsidRDefault="00AC03F9" w:rsidP="00200BF2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>107,281</w:t>
            </w:r>
          </w:p>
        </w:tc>
        <w:tc>
          <w:tcPr>
            <w:tcW w:w="287" w:type="dxa"/>
            <w:vAlign w:val="bottom"/>
          </w:tcPr>
          <w:p w14:paraId="18B09C2C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4A64156E" w14:textId="3277C050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9707C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136ACA" w14:textId="6B4ED2A2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107,281</w:t>
            </w:r>
          </w:p>
        </w:tc>
      </w:tr>
      <w:tr w:rsidR="00AC03F9" w:rsidRPr="00200BF2" w14:paraId="7618805F" w14:textId="77777777" w:rsidTr="00A6660F">
        <w:trPr>
          <w:trHeight w:val="261"/>
        </w:trPr>
        <w:tc>
          <w:tcPr>
            <w:tcW w:w="3061" w:type="dxa"/>
          </w:tcPr>
          <w:p w14:paraId="29953381" w14:textId="77777777" w:rsidR="00AC03F9" w:rsidRPr="00200BF2" w:rsidRDefault="00AC03F9" w:rsidP="00AC03F9">
            <w:pPr>
              <w:ind w:left="160" w:right="-250" w:hanging="16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5" w:type="dxa"/>
            <w:vAlign w:val="bottom"/>
          </w:tcPr>
          <w:p w14:paraId="5BE5A9B6" w14:textId="1B566E5B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4ACA0C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D9FECB2" w14:textId="37D8EF4B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B4847A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F2779C" w14:textId="54F92E17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6E38B9E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26FEE1D" w14:textId="5F10853C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1,149,746</w:t>
            </w:r>
          </w:p>
        </w:tc>
        <w:tc>
          <w:tcPr>
            <w:tcW w:w="241" w:type="dxa"/>
            <w:vAlign w:val="bottom"/>
          </w:tcPr>
          <w:p w14:paraId="0B0E8D7A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8564AFA" w14:textId="448BDFD5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1,149,746</w:t>
            </w:r>
          </w:p>
        </w:tc>
        <w:tc>
          <w:tcPr>
            <w:tcW w:w="283" w:type="dxa"/>
            <w:vAlign w:val="bottom"/>
          </w:tcPr>
          <w:p w14:paraId="3187218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281D0CAF" w14:textId="1370FC06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D7C5F9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6C8278" w14:textId="250A35A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>1,149,746</w:t>
            </w:r>
          </w:p>
        </w:tc>
        <w:tc>
          <w:tcPr>
            <w:tcW w:w="287" w:type="dxa"/>
            <w:vAlign w:val="bottom"/>
          </w:tcPr>
          <w:p w14:paraId="08D6024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1520FDC3" w14:textId="3FDFCE8E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DB3D14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701D14" w14:textId="1A632BD8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1,149,746</w:t>
            </w:r>
          </w:p>
        </w:tc>
      </w:tr>
      <w:tr w:rsidR="00AC03F9" w:rsidRPr="00200BF2" w14:paraId="134B6E40" w14:textId="77777777" w:rsidTr="00A6660F">
        <w:trPr>
          <w:trHeight w:val="261"/>
        </w:trPr>
        <w:tc>
          <w:tcPr>
            <w:tcW w:w="3061" w:type="dxa"/>
          </w:tcPr>
          <w:p w14:paraId="2501C33C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15" w:type="dxa"/>
            <w:vAlign w:val="bottom"/>
          </w:tcPr>
          <w:p w14:paraId="4FAB9F0D" w14:textId="2E5609BA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06018FC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4F5F89A" w14:textId="1E42B9D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B4ED29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9F27A05" w14:textId="3496200A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63FF970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0F5145E9" w14:textId="0DDCCD39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5,706,460</w:t>
            </w:r>
          </w:p>
        </w:tc>
        <w:tc>
          <w:tcPr>
            <w:tcW w:w="241" w:type="dxa"/>
            <w:vAlign w:val="bottom"/>
          </w:tcPr>
          <w:p w14:paraId="3BF3B7D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FDF7AEF" w14:textId="72EBC9C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5,706,460</w:t>
            </w:r>
          </w:p>
        </w:tc>
        <w:tc>
          <w:tcPr>
            <w:tcW w:w="283" w:type="dxa"/>
            <w:vAlign w:val="bottom"/>
          </w:tcPr>
          <w:p w14:paraId="0B7BEA8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2BE136BA" w14:textId="16D95D7F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9FD56C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F829DB" w14:textId="782DB34D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>5,915,053</w:t>
            </w:r>
          </w:p>
        </w:tc>
        <w:tc>
          <w:tcPr>
            <w:tcW w:w="287" w:type="dxa"/>
            <w:vAlign w:val="bottom"/>
          </w:tcPr>
          <w:p w14:paraId="796A6456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19836C6" w14:textId="3A71807A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7A036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EE1461C" w14:textId="413185E8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5,915,053</w:t>
            </w:r>
          </w:p>
        </w:tc>
      </w:tr>
      <w:tr w:rsidR="00AC03F9" w:rsidRPr="00200BF2" w14:paraId="788F13CA" w14:textId="77777777" w:rsidTr="00DB57F9">
        <w:trPr>
          <w:trHeight w:val="261"/>
        </w:trPr>
        <w:tc>
          <w:tcPr>
            <w:tcW w:w="3061" w:type="dxa"/>
          </w:tcPr>
          <w:p w14:paraId="4FD14B11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15" w:type="dxa"/>
          </w:tcPr>
          <w:p w14:paraId="2B399F6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</w:tcPr>
          <w:p w14:paraId="5CA4C5D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8460B3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229157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D298A4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2DAB0FBA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16871A0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57FF498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77B3991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40055FF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293FB21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0BA0060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13328D" w14:textId="77777777" w:rsidR="00AC03F9" w:rsidRPr="00200BF2" w:rsidRDefault="00AC03F9" w:rsidP="00200B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1C870B1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3C0355D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FCBEE5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84BE8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F9" w:rsidRPr="00200BF2" w14:paraId="272071E2" w14:textId="77777777" w:rsidTr="00DB57F9">
        <w:trPr>
          <w:trHeight w:val="261"/>
        </w:trPr>
        <w:tc>
          <w:tcPr>
            <w:tcW w:w="3061" w:type="dxa"/>
            <w:vAlign w:val="bottom"/>
          </w:tcPr>
          <w:p w14:paraId="23F73428" w14:textId="77777777" w:rsidR="00AC03F9" w:rsidRPr="00200BF2" w:rsidRDefault="00AC03F9" w:rsidP="00AC03F9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15" w:type="dxa"/>
          </w:tcPr>
          <w:p w14:paraId="5D989B1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</w:tcPr>
          <w:p w14:paraId="4283139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3993EF0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7B45076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23AC96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</w:tcPr>
          <w:p w14:paraId="444E1292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</w:tcPr>
          <w:p w14:paraId="022B38D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F2F723B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</w:tcPr>
          <w:p w14:paraId="6A3E262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</w:tcPr>
          <w:p w14:paraId="6D4A025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</w:tcPr>
          <w:p w14:paraId="4B49174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</w:tcPr>
          <w:p w14:paraId="4E0EDDE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62C779" w14:textId="77777777" w:rsidR="00AC03F9" w:rsidRPr="00200BF2" w:rsidRDefault="00AC03F9" w:rsidP="00200B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078B326B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0219F4F6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38D73CC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43C66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F9" w:rsidRPr="00200BF2" w14:paraId="6D36D8B1" w14:textId="77777777" w:rsidTr="00776BA5">
        <w:trPr>
          <w:trHeight w:val="261"/>
        </w:trPr>
        <w:tc>
          <w:tcPr>
            <w:tcW w:w="3061" w:type="dxa"/>
            <w:vAlign w:val="bottom"/>
          </w:tcPr>
          <w:p w14:paraId="22BDB19C" w14:textId="77777777" w:rsidR="00AC03F9" w:rsidRPr="00200BF2" w:rsidRDefault="00AC03F9" w:rsidP="00AC03F9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62538496" w14:textId="673A79D6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1,371,345</w:t>
            </w:r>
          </w:p>
        </w:tc>
        <w:tc>
          <w:tcPr>
            <w:tcW w:w="302" w:type="dxa"/>
            <w:vAlign w:val="bottom"/>
          </w:tcPr>
          <w:p w14:paraId="3912634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17887FF" w14:textId="277D044F" w:rsidR="00AC03F9" w:rsidRPr="00200BF2" w:rsidRDefault="00AC03F9" w:rsidP="00AC03F9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806014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96AD641" w14:textId="22416203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2AA6BEF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2EFB6E17" w14:textId="2C821DBC" w:rsidR="00AC03F9" w:rsidRPr="00200BF2" w:rsidRDefault="00AC03F9" w:rsidP="00AC03F9">
            <w:pPr>
              <w:pStyle w:val="acctfourfigures"/>
              <w:tabs>
                <w:tab w:val="clear" w:pos="765"/>
                <w:tab w:val="decimal" w:pos="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EBB4005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093ED95" w14:textId="12E90779" w:rsidR="00AC03F9" w:rsidRPr="00200BF2" w:rsidRDefault="00AC03F9" w:rsidP="00200BF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1,371,345</w:t>
            </w:r>
          </w:p>
        </w:tc>
        <w:tc>
          <w:tcPr>
            <w:tcW w:w="283" w:type="dxa"/>
            <w:vAlign w:val="bottom"/>
          </w:tcPr>
          <w:p w14:paraId="760E716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32060A5" w14:textId="6F8F3FAB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C285BA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50FAF9" w14:textId="72B66777" w:rsidR="00AC03F9" w:rsidRPr="00200BF2" w:rsidRDefault="00AC03F9" w:rsidP="00200BF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>1,371,345</w:t>
            </w:r>
          </w:p>
        </w:tc>
        <w:tc>
          <w:tcPr>
            <w:tcW w:w="287" w:type="dxa"/>
            <w:vAlign w:val="bottom"/>
          </w:tcPr>
          <w:p w14:paraId="74B8EC1C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7546DD36" w14:textId="1DF70B13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A1685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2B9D1A" w14:textId="60EFD3C2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1,371,345</w:t>
            </w:r>
          </w:p>
        </w:tc>
      </w:tr>
      <w:tr w:rsidR="00AC03F9" w:rsidRPr="00200BF2" w14:paraId="0A1A5F88" w14:textId="77777777" w:rsidTr="00776BA5">
        <w:trPr>
          <w:trHeight w:val="261"/>
        </w:trPr>
        <w:tc>
          <w:tcPr>
            <w:tcW w:w="3061" w:type="dxa"/>
            <w:vAlign w:val="bottom"/>
          </w:tcPr>
          <w:p w14:paraId="6C23EDDE" w14:textId="35B55380" w:rsidR="00AC03F9" w:rsidRPr="00200BF2" w:rsidRDefault="00AC03F9" w:rsidP="00AC03F9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39694952" w14:textId="618A2B06" w:rsidR="00AC03F9" w:rsidRPr="00200BF2" w:rsidRDefault="00AC03F9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72EA96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424B8DD" w14:textId="2AB512B8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506,221</w:t>
            </w:r>
          </w:p>
        </w:tc>
        <w:tc>
          <w:tcPr>
            <w:tcW w:w="284" w:type="dxa"/>
            <w:vAlign w:val="bottom"/>
          </w:tcPr>
          <w:p w14:paraId="3FD4F33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78270D8" w14:textId="13DF6803" w:rsidR="00AC03F9" w:rsidRPr="00200BF2" w:rsidRDefault="00AC03F9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2300AB4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8175502" w14:textId="7CA6074A" w:rsidR="00AC03F9" w:rsidRPr="00200BF2" w:rsidRDefault="00AC03F9" w:rsidP="00AC03F9">
            <w:pPr>
              <w:pStyle w:val="acctfourfigures"/>
              <w:tabs>
                <w:tab w:val="clear" w:pos="765"/>
                <w:tab w:val="decimal" w:pos="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22521B8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58B4A37" w14:textId="23D1425A" w:rsidR="00AC03F9" w:rsidRPr="00200BF2" w:rsidRDefault="00AC03F9" w:rsidP="00200BF2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506,221</w:t>
            </w:r>
          </w:p>
        </w:tc>
        <w:tc>
          <w:tcPr>
            <w:tcW w:w="283" w:type="dxa"/>
            <w:vAlign w:val="bottom"/>
          </w:tcPr>
          <w:p w14:paraId="3BAAE69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65C0033" w14:textId="2F3169A4" w:rsidR="00AC03F9" w:rsidRPr="00200BF2" w:rsidRDefault="00AC03F9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2806ED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29A898" w14:textId="4C27284F" w:rsidR="00AC03F9" w:rsidRPr="00200BF2" w:rsidRDefault="00AC03F9" w:rsidP="00200BF2">
            <w:pPr>
              <w:pStyle w:val="acctfourfigures"/>
              <w:tabs>
                <w:tab w:val="clear" w:pos="765"/>
              </w:tabs>
              <w:spacing w:line="240" w:lineRule="atLeast"/>
              <w:ind w:left="-43" w:right="-2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>506,221</w:t>
            </w:r>
          </w:p>
        </w:tc>
        <w:tc>
          <w:tcPr>
            <w:tcW w:w="287" w:type="dxa"/>
            <w:vAlign w:val="bottom"/>
          </w:tcPr>
          <w:p w14:paraId="4D358B5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1A2E4977" w14:textId="2BB03314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C5260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251E065" w14:textId="370B1FE2" w:rsidR="00AC03F9" w:rsidRPr="00200BF2" w:rsidRDefault="00AC03F9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506,221</w:t>
            </w:r>
          </w:p>
        </w:tc>
      </w:tr>
      <w:tr w:rsidR="00200BF2" w:rsidRPr="00200BF2" w14:paraId="6C579CCA" w14:textId="77777777" w:rsidTr="00776BA5">
        <w:trPr>
          <w:trHeight w:val="261"/>
        </w:trPr>
        <w:tc>
          <w:tcPr>
            <w:tcW w:w="3061" w:type="dxa"/>
            <w:vAlign w:val="bottom"/>
          </w:tcPr>
          <w:p w14:paraId="34E9B0AA" w14:textId="77777777" w:rsidR="00200BF2" w:rsidRPr="00200BF2" w:rsidRDefault="00200BF2" w:rsidP="00AC03F9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042B342A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087CF0E6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C325F87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3878BD1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20BBF99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3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7C20F00" w14:textId="77777777" w:rsidR="00200BF2" w:rsidRPr="00200BF2" w:rsidRDefault="00200BF2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AC6323D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4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608233B0" w14:textId="77777777" w:rsidR="00200BF2" w:rsidRPr="00200BF2" w:rsidRDefault="00200BF2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E05C57E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3E767BD1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6278E34E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52B51422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7D22C4E" w14:textId="77777777" w:rsidR="00200BF2" w:rsidRPr="00200BF2" w:rsidRDefault="00200BF2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4FA588C" w14:textId="77777777" w:rsidR="00200BF2" w:rsidRPr="00200BF2" w:rsidRDefault="00200BF2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</w:tcPr>
          <w:p w14:paraId="3323ACC8" w14:textId="77777777" w:rsidR="00200BF2" w:rsidRPr="00200BF2" w:rsidRDefault="00200BF2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AA837CA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27136FF" w14:textId="77777777" w:rsidR="00200BF2" w:rsidRPr="00200BF2" w:rsidRDefault="00200BF2" w:rsidP="00AC03F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03F9" w:rsidRPr="00200BF2" w14:paraId="72E1A24D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17A5110A" w14:textId="77777777" w:rsidR="00AC03F9" w:rsidRPr="00200BF2" w:rsidRDefault="00AC03F9" w:rsidP="00AC03F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200B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315" w:type="dxa"/>
            <w:vAlign w:val="bottom"/>
          </w:tcPr>
          <w:p w14:paraId="328B5B9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dxa"/>
            <w:vAlign w:val="bottom"/>
          </w:tcPr>
          <w:p w14:paraId="27466B9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539ADD6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2D2FF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B968F6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A08D09D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3F38019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A1965B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C120A1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B1AA0F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79E515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FA34B2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85E04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8F9822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7029F6F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AAB1EA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C3780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03F9" w:rsidRPr="00200BF2" w14:paraId="09987131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551C4F7E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5" w:type="dxa"/>
            <w:vAlign w:val="bottom"/>
          </w:tcPr>
          <w:p w14:paraId="3A2287CA" w14:textId="4A2F7B90" w:rsidR="00AC03F9" w:rsidRPr="00200BF2" w:rsidRDefault="00AC03F9" w:rsidP="00AC03F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59C0234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B154A68" w14:textId="2369E514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AD450CC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E2C73DA" w14:textId="1C4518C6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A6578EC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71DC999F" w14:textId="166AD869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(74,680,483)</w:t>
            </w:r>
          </w:p>
        </w:tc>
        <w:tc>
          <w:tcPr>
            <w:tcW w:w="241" w:type="dxa"/>
            <w:vAlign w:val="bottom"/>
          </w:tcPr>
          <w:p w14:paraId="36FE6931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9163D2A" w14:textId="52A48109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680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483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45354F3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92D04D1" w14:textId="2E6D19B0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F1E87D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4EFD22" w14:textId="16B8FE62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615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1E51BEA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10B89BF" w14:textId="2A5422DB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B03B0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D46E4D" w14:textId="41B76EBE" w:rsidR="00AC03F9" w:rsidRPr="00200BF2" w:rsidRDefault="00AC03F9" w:rsidP="00AC03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74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615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C03F9" w:rsidRPr="00200BF2" w14:paraId="6F41FC5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83B29F6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15" w:type="dxa"/>
            <w:vAlign w:val="bottom"/>
          </w:tcPr>
          <w:p w14:paraId="50C58EF1" w14:textId="14D944B7" w:rsidR="00AC03F9" w:rsidRPr="00200BF2" w:rsidRDefault="00AC03F9" w:rsidP="00AC03F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4609A5D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B2B1CD6" w14:textId="7120390B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FFE3CB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76D40BC" w14:textId="3AC67AD1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5591B80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680E7F9" w14:textId="2058A223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2A501992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5DF1AEE8" w14:textId="5153DBD4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320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000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1BCFF55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402E1A5" w14:textId="626AC27C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D9739C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6208" w14:textId="7223CE4E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(320,813)</w:t>
            </w:r>
          </w:p>
        </w:tc>
        <w:tc>
          <w:tcPr>
            <w:tcW w:w="287" w:type="dxa"/>
            <w:vAlign w:val="bottom"/>
          </w:tcPr>
          <w:p w14:paraId="670DA578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191E143" w14:textId="780ABEED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47B73B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1261E3" w14:textId="30C94CC8" w:rsidR="00AC03F9" w:rsidRPr="00200BF2" w:rsidRDefault="00AC03F9" w:rsidP="00AC03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(320,813)</w:t>
            </w:r>
          </w:p>
        </w:tc>
      </w:tr>
      <w:tr w:rsidR="00AC03F9" w:rsidRPr="00200BF2" w14:paraId="2D58771B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517B266B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5" w:type="dxa"/>
            <w:vAlign w:val="bottom"/>
          </w:tcPr>
          <w:p w14:paraId="7C7DBE58" w14:textId="15FFD8B6" w:rsidR="00AC03F9" w:rsidRPr="00200BF2" w:rsidRDefault="00AC03F9" w:rsidP="00AC03F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7EFC304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D3F1E0" w14:textId="38D7DBCE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CF2E42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D26CA51" w14:textId="5843A362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42C3083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4E4DD613" w14:textId="44A778DA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1" w:type="dxa"/>
            <w:vAlign w:val="bottom"/>
          </w:tcPr>
          <w:p w14:paraId="1B1A717E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080B966" w14:textId="4E7C1EAD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45557AF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B5B0156" w14:textId="7D4D58F9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D4F358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C47A0C" w14:textId="5A69A4F4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(24,670,034)</w:t>
            </w:r>
          </w:p>
        </w:tc>
        <w:tc>
          <w:tcPr>
            <w:tcW w:w="287" w:type="dxa"/>
            <w:vAlign w:val="bottom"/>
          </w:tcPr>
          <w:p w14:paraId="168ACC4B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5CC19FB" w14:textId="6D4B18CA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20DAFF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2555C6" w14:textId="6FE3DF45" w:rsidR="00AC03F9" w:rsidRPr="00200BF2" w:rsidRDefault="00AC03F9" w:rsidP="00AC03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(24,670,034)</w:t>
            </w:r>
          </w:p>
        </w:tc>
      </w:tr>
      <w:tr w:rsidR="00AC03F9" w:rsidRPr="00200BF2" w14:paraId="6E088A18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35DE090C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15" w:type="dxa"/>
            <w:vAlign w:val="bottom"/>
          </w:tcPr>
          <w:p w14:paraId="220DDAB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  <w:vAlign w:val="bottom"/>
          </w:tcPr>
          <w:p w14:paraId="088C71A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EF0DEF9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9A6BEF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CF9C32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4C0A7CE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DF24E3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33B09A82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19243BF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E1DBBFE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5C1AE6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24C88E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2DA7F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0B918D98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F1B232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4E07E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92C7D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AC03F9" w:rsidRPr="00200BF2" w14:paraId="53B91A94" w14:textId="77777777" w:rsidTr="008576FC">
        <w:trPr>
          <w:trHeight w:val="261"/>
        </w:trPr>
        <w:tc>
          <w:tcPr>
            <w:tcW w:w="3061" w:type="dxa"/>
          </w:tcPr>
          <w:p w14:paraId="58A6AD82" w14:textId="77777777" w:rsidR="00AC03F9" w:rsidRPr="00200BF2" w:rsidRDefault="00AC03F9" w:rsidP="00AC03F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</w:t>
            </w: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0D5B388F" w14:textId="0B4BC2BE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728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766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302" w:type="dxa"/>
            <w:vAlign w:val="bottom"/>
          </w:tcPr>
          <w:p w14:paraId="7F9581B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59F2DEB" w14:textId="17815D33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6B1466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9E6691C" w14:textId="50A1EAB0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75B1789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5CA2BDBB" w14:textId="3C07B8D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A559C67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715E03B7" w14:textId="450A5482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728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766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83" w:type="dxa"/>
            <w:vAlign w:val="bottom"/>
          </w:tcPr>
          <w:p w14:paraId="3EC17DB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FFFACAB" w14:textId="4198095A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E8FECE5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7FDFB0" w14:textId="50A33DA6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728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766</w:t>
            </w:r>
            <w:r w:rsidRPr="00200BF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87" w:type="dxa"/>
            <w:vAlign w:val="bottom"/>
          </w:tcPr>
          <w:p w14:paraId="5EB53C40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D550DE" w14:textId="6C11F77C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78C4AE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C21B212" w14:textId="0923FB75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(728,766)</w:t>
            </w:r>
          </w:p>
        </w:tc>
      </w:tr>
      <w:tr w:rsidR="00AC03F9" w:rsidRPr="00200BF2" w14:paraId="1C4ACADA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7F3D88E3" w14:textId="77777777" w:rsidR="00AC03F9" w:rsidRPr="00200BF2" w:rsidRDefault="00AC03F9" w:rsidP="00AC03F9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200BF2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76B96698" w14:textId="1F0A9CEB" w:rsidR="00AC03F9" w:rsidRPr="00200BF2" w:rsidRDefault="00AC03F9" w:rsidP="00AC03F9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02" w:type="dxa"/>
            <w:vAlign w:val="bottom"/>
          </w:tcPr>
          <w:p w14:paraId="41A1D86B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F85CCE" w14:textId="42A0235B" w:rsidR="00AC03F9" w:rsidRPr="00200BF2" w:rsidRDefault="00AC03F9" w:rsidP="00AC03F9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00B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B0D462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49B8DC" w14:textId="08E513D8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245B6A6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277CD958" w14:textId="75CAAD1F" w:rsidR="00AC03F9" w:rsidRPr="00200BF2" w:rsidRDefault="00AC03F9" w:rsidP="00AC03F9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BAAD30A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36F312C" w14:textId="729926B5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BBE5FA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167FDAF" w14:textId="537D783C" w:rsidR="00AC03F9" w:rsidRPr="00200BF2" w:rsidRDefault="00AC03F9" w:rsidP="00AC03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5D7BD3A7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38688" w14:textId="67F4080E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502</w:t>
            </w:r>
            <w:r w:rsidRPr="00200BF2">
              <w:rPr>
                <w:rFonts w:ascii="Angsana New" w:hAnsi="Angsana New"/>
                <w:sz w:val="26"/>
                <w:szCs w:val="26"/>
              </w:rPr>
              <w:t>,</w:t>
            </w:r>
            <w:r w:rsidRPr="00200BF2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  <w:r w:rsidRPr="00200B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54FCF994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7FF8B72" w14:textId="6CC99131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1953E5F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86B7EE" w14:textId="5DD6DFDF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0BF2">
              <w:rPr>
                <w:rFonts w:ascii="Angsana New" w:hAnsi="Angsana New"/>
                <w:sz w:val="26"/>
                <w:szCs w:val="26"/>
              </w:rPr>
              <w:t>(2,502,984)</w:t>
            </w:r>
          </w:p>
        </w:tc>
      </w:tr>
      <w:tr w:rsidR="00AC03F9" w:rsidRPr="00200BF2" w14:paraId="53B9027D" w14:textId="77777777" w:rsidTr="008576FC">
        <w:trPr>
          <w:trHeight w:val="261"/>
        </w:trPr>
        <w:tc>
          <w:tcPr>
            <w:tcW w:w="3061" w:type="dxa"/>
            <w:vAlign w:val="bottom"/>
          </w:tcPr>
          <w:p w14:paraId="672A8757" w14:textId="77777777" w:rsidR="00AC03F9" w:rsidRPr="00200BF2" w:rsidRDefault="00AC03F9" w:rsidP="00AC03F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65970080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6CFB1DEA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B79E07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3674D8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2D5783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831CA6" w14:textId="77777777" w:rsidR="00AC03F9" w:rsidRPr="00200BF2" w:rsidRDefault="00AC03F9" w:rsidP="00AC03F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vAlign w:val="bottom"/>
          </w:tcPr>
          <w:p w14:paraId="45EEE0E6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836B42A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65AA9C9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D45B43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561F11F2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1004FB4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FE5741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F660831" w14:textId="77777777" w:rsidR="00AC03F9" w:rsidRPr="00200BF2" w:rsidRDefault="00AC03F9" w:rsidP="00AC03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8553240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77591CD" w14:textId="77777777" w:rsidR="00AC03F9" w:rsidRPr="00200BF2" w:rsidRDefault="00AC03F9" w:rsidP="00AC03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672311" w14:textId="77777777" w:rsidR="00AC03F9" w:rsidRPr="00200BF2" w:rsidRDefault="00AC03F9" w:rsidP="00AC0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184487" w14:textId="672805A3" w:rsidR="00886F54" w:rsidRDefault="00886F54" w:rsidP="00886F54">
      <w:pPr>
        <w:ind w:left="720"/>
        <w:rPr>
          <w:rFonts w:asciiTheme="majorBidi" w:hAnsiTheme="majorBidi" w:cstheme="majorBidi"/>
        </w:rPr>
      </w:pPr>
    </w:p>
    <w:tbl>
      <w:tblPr>
        <w:tblW w:w="1555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283"/>
        <w:gridCol w:w="1276"/>
        <w:gridCol w:w="284"/>
        <w:gridCol w:w="1275"/>
        <w:gridCol w:w="284"/>
        <w:gridCol w:w="1134"/>
        <w:gridCol w:w="283"/>
        <w:gridCol w:w="993"/>
        <w:gridCol w:w="283"/>
        <w:gridCol w:w="851"/>
        <w:gridCol w:w="283"/>
        <w:gridCol w:w="992"/>
        <w:gridCol w:w="284"/>
        <w:gridCol w:w="992"/>
        <w:gridCol w:w="284"/>
        <w:gridCol w:w="1134"/>
        <w:gridCol w:w="240"/>
      </w:tblGrid>
      <w:tr w:rsidR="00F82FA7" w:rsidRPr="00F82FA7" w14:paraId="6B317B6B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392AD26B" w14:textId="77777777" w:rsidR="00F82FA7" w:rsidRPr="00EC6306" w:rsidRDefault="00F82FA7" w:rsidP="006029A8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333" w:type="dxa"/>
            <w:gridSpan w:val="17"/>
            <w:vAlign w:val="bottom"/>
          </w:tcPr>
          <w:p w14:paraId="3AD7284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82FA7" w:rsidRPr="00F82FA7" w14:paraId="2A889D50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64589E39" w14:textId="77777777" w:rsidR="00F82FA7" w:rsidRPr="00EC6306" w:rsidRDefault="00F82FA7" w:rsidP="006029A8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230" w:type="dxa"/>
            <w:gridSpan w:val="9"/>
            <w:tcBorders>
              <w:bottom w:val="single" w:sz="4" w:space="0" w:color="auto"/>
            </w:tcBorders>
            <w:vAlign w:val="bottom"/>
          </w:tcPr>
          <w:p w14:paraId="36BACF58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37B12641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221569C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82FA7" w:rsidRPr="00F82FA7" w14:paraId="4A40E634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5607D69C" w14:textId="040F36A6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5C102A1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88E99C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1AF39F7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4FB988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F8D798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17C6286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BDC7BC8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4857DFA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3E9CE4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D158BB9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3E9E418D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845A480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2C49A05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556B49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C630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701B593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9FA205" w14:textId="77777777" w:rsidR="00F82FA7" w:rsidRPr="00EC6306" w:rsidRDefault="00F82FA7" w:rsidP="006029A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2175696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6177E2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82FA7" w:rsidRPr="00F82FA7" w14:paraId="5F33FFD6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36CC2F35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333" w:type="dxa"/>
            <w:gridSpan w:val="17"/>
            <w:vAlign w:val="bottom"/>
          </w:tcPr>
          <w:p w14:paraId="523BE7AF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C630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82FA7" w:rsidRPr="00F82FA7" w14:paraId="38FBF786" w14:textId="77777777" w:rsidTr="00A35B32">
        <w:trPr>
          <w:gridAfter w:val="1"/>
          <w:wAfter w:w="240" w:type="dxa"/>
          <w:trHeight w:val="261"/>
          <w:tblHeader/>
        </w:trPr>
        <w:tc>
          <w:tcPr>
            <w:tcW w:w="2977" w:type="dxa"/>
            <w:vAlign w:val="bottom"/>
          </w:tcPr>
          <w:p w14:paraId="68EA97B8" w14:textId="6B415CBF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EC630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C6306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91B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333" w:type="dxa"/>
            <w:gridSpan w:val="17"/>
            <w:vAlign w:val="bottom"/>
          </w:tcPr>
          <w:p w14:paraId="0ACB6C07" w14:textId="77777777" w:rsidR="00F82FA7" w:rsidRPr="00EC6306" w:rsidRDefault="00F82FA7" w:rsidP="006029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F82FA7" w:rsidRPr="00F82FA7" w14:paraId="19AFEA02" w14:textId="77777777" w:rsidTr="00A35B32">
        <w:trPr>
          <w:gridAfter w:val="1"/>
          <w:wAfter w:w="240" w:type="dxa"/>
          <w:trHeight w:val="333"/>
        </w:trPr>
        <w:tc>
          <w:tcPr>
            <w:tcW w:w="2977" w:type="dxa"/>
            <w:vAlign w:val="bottom"/>
          </w:tcPr>
          <w:p w14:paraId="3553A540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C63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64F74C5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394387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E097A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426435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AF18B6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F7E273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5B259C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62B963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2F85AA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27ACF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82444C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26F11C3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A09114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8E977EF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AAF82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CFF7C7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0578C58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2FA7" w:rsidRPr="00F82FA7" w14:paraId="0CD81A94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0CB100A2" w14:textId="77777777" w:rsidR="00F82FA7" w:rsidRPr="00EC6306" w:rsidRDefault="00F82FA7" w:rsidP="006029A8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vAlign w:val="bottom"/>
          </w:tcPr>
          <w:p w14:paraId="7D71F94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74FC00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AF4525B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085C66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DCDB21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36BC15" w14:textId="77777777" w:rsidR="00F82FA7" w:rsidRPr="00EC6306" w:rsidRDefault="00F82FA7" w:rsidP="006029A8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9DA384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3AE2D5F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C0F821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FE4109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A11D535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92D0B0C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0DBF6D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A7579F0" w14:textId="77777777" w:rsidR="00F82FA7" w:rsidRPr="00EC6306" w:rsidRDefault="00F82FA7" w:rsidP="006029A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7D3AEA6" w14:textId="77777777" w:rsidR="00F82FA7" w:rsidRPr="00EC6306" w:rsidRDefault="00F82FA7" w:rsidP="00602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EE00234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C14DF2" w14:textId="77777777" w:rsidR="00F82FA7" w:rsidRPr="00EC6306" w:rsidRDefault="00F82FA7" w:rsidP="006029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B32" w:rsidRPr="00F82FA7" w14:paraId="0D7F5462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59805530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2B50FFD6" w14:textId="691BA3CC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5D736FB6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917116" w14:textId="7A780CB1" w:rsidR="00A35B32" w:rsidRPr="00A35B32" w:rsidRDefault="00A35B32" w:rsidP="00A35B3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284" w:type="dxa"/>
            <w:vAlign w:val="bottom"/>
          </w:tcPr>
          <w:p w14:paraId="56AC15E8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2D158F9" w14:textId="11E23308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44F0D51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7BEB37D" w14:textId="188FA320" w:rsidR="00A35B32" w:rsidRPr="00A35B32" w:rsidRDefault="00A35B32" w:rsidP="00A35B3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283" w:type="dxa"/>
            <w:vAlign w:val="bottom"/>
          </w:tcPr>
          <w:p w14:paraId="69F8C528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7B08E63" w14:textId="7EC202CE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664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283" w:type="dxa"/>
            <w:vAlign w:val="bottom"/>
          </w:tcPr>
          <w:p w14:paraId="1B53334D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E3C173" w14:textId="3E0DF922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981469E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7F268A" w14:textId="6CFC0154" w:rsidR="00A35B32" w:rsidRPr="00A35B32" w:rsidRDefault="00A35B32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1,664,118</w:t>
            </w:r>
          </w:p>
        </w:tc>
        <w:tc>
          <w:tcPr>
            <w:tcW w:w="284" w:type="dxa"/>
            <w:vAlign w:val="bottom"/>
          </w:tcPr>
          <w:p w14:paraId="7BF661CF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6132EC5" w14:textId="1DD5E5A5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8F61D0D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C53B43" w14:textId="3935916A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1,664,118</w:t>
            </w:r>
          </w:p>
        </w:tc>
      </w:tr>
      <w:tr w:rsidR="00A35B32" w:rsidRPr="00F82FA7" w14:paraId="7F8E5F3C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68D4DB50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vAlign w:val="bottom"/>
          </w:tcPr>
          <w:p w14:paraId="48EE703E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54CEBD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8C2F2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AF9ED2C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10C6A15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4E6AD7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F65915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684EC93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474B1EC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BDA8180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8A6F261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7AD35C6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AF4D22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D2F3196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8DEDEE" w14:textId="77777777" w:rsidR="00A35B32" w:rsidRPr="00EC6306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DEDA444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0C3B89E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82FA7" w14:paraId="77B67078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13E878D6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418" w:type="dxa"/>
            <w:vAlign w:val="bottom"/>
          </w:tcPr>
          <w:p w14:paraId="58705CEB" w14:textId="3842491D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9A97F88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8E6E48" w14:textId="0E7AA949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1298CE2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20E93F0" w14:textId="7B28781F" w:rsidR="00A35B32" w:rsidRPr="00A35B32" w:rsidRDefault="00A35B32" w:rsidP="00A35B32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3,245,062</w:t>
            </w:r>
          </w:p>
        </w:tc>
        <w:tc>
          <w:tcPr>
            <w:tcW w:w="284" w:type="dxa"/>
            <w:vAlign w:val="bottom"/>
          </w:tcPr>
          <w:p w14:paraId="344E5639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4EA23F" w14:textId="29D13680" w:rsidR="00A35B32" w:rsidRPr="00A35B32" w:rsidRDefault="00A35B32" w:rsidP="00A35B3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FB3270D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6EDE13D" w14:textId="47FD6C95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3,245,062</w:t>
            </w:r>
          </w:p>
        </w:tc>
        <w:tc>
          <w:tcPr>
            <w:tcW w:w="283" w:type="dxa"/>
            <w:vAlign w:val="bottom"/>
          </w:tcPr>
          <w:p w14:paraId="6EE68785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CE9F985" w14:textId="642BEBF1" w:rsidR="00A35B32" w:rsidRPr="00A35B32" w:rsidRDefault="00A35B32" w:rsidP="00A35B32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647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283" w:type="dxa"/>
            <w:vAlign w:val="bottom"/>
          </w:tcPr>
          <w:p w14:paraId="5716351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9FE872D" w14:textId="2C867E17" w:rsidR="00A35B32" w:rsidRPr="00A35B32" w:rsidRDefault="00A35B32" w:rsidP="00A35B32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4946D18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D29D77B" w14:textId="1D0F438A" w:rsidR="00A35B32" w:rsidRPr="00A35B32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2,597,605</w:t>
            </w:r>
          </w:p>
        </w:tc>
        <w:tc>
          <w:tcPr>
            <w:tcW w:w="284" w:type="dxa"/>
            <w:vAlign w:val="bottom"/>
          </w:tcPr>
          <w:p w14:paraId="593C788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FE7B923" w14:textId="7D5F275E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3,245,062</w:t>
            </w:r>
          </w:p>
        </w:tc>
      </w:tr>
      <w:tr w:rsidR="00A35B32" w:rsidRPr="00F82FA7" w14:paraId="43F4F8A0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2D059611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418" w:type="dxa"/>
            <w:vAlign w:val="bottom"/>
          </w:tcPr>
          <w:p w14:paraId="4A5AE85C" w14:textId="3EF2CB42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C90F7A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7885AD" w14:textId="71AA2A5E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AACFB71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936DD5E" w14:textId="2A5D19DC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8D730C8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7751B4" w14:textId="6D5FB8A3" w:rsidR="00A35B32" w:rsidRPr="00A35B32" w:rsidRDefault="00A35B32" w:rsidP="00A35B3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283" w:type="dxa"/>
            <w:vAlign w:val="bottom"/>
          </w:tcPr>
          <w:p w14:paraId="4686598E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B267D65" w14:textId="596FC534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283" w:type="dxa"/>
            <w:vAlign w:val="bottom"/>
          </w:tcPr>
          <w:p w14:paraId="7EA5593D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85D794A" w14:textId="3E5D88A0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502D6BD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8F4D5BE" w14:textId="6C829B7A" w:rsidR="00A35B32" w:rsidRPr="00A35B32" w:rsidRDefault="00A35B32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86,863</w:t>
            </w:r>
          </w:p>
        </w:tc>
        <w:tc>
          <w:tcPr>
            <w:tcW w:w="284" w:type="dxa"/>
            <w:vAlign w:val="bottom"/>
          </w:tcPr>
          <w:p w14:paraId="63B8C5FE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9097BC" w14:textId="5BB8FD90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019E7CE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DEA1E1" w14:textId="70BEB8FF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863</w:t>
            </w:r>
          </w:p>
        </w:tc>
      </w:tr>
      <w:tr w:rsidR="00A35B32" w:rsidRPr="00F82FA7" w14:paraId="3214EABE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27F2DB55" w14:textId="77777777" w:rsidR="00A35B32" w:rsidRPr="00935513" w:rsidRDefault="00A35B32" w:rsidP="00A35B32">
            <w:pPr>
              <w:tabs>
                <w:tab w:val="clear" w:pos="2807"/>
                <w:tab w:val="left" w:pos="2738"/>
              </w:tabs>
              <w:ind w:left="-15" w:right="-3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3551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8" w:type="dxa"/>
          </w:tcPr>
          <w:p w14:paraId="2AD5111D" w14:textId="2FEC9C1A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4AFE5914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AAC426A" w14:textId="1DADE165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D7C906F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EBDC772" w14:textId="25D2598A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1992114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96CCBE" w14:textId="5258CFE2" w:rsidR="00A35B32" w:rsidRPr="00A35B32" w:rsidRDefault="00A35B32" w:rsidP="00A35B3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3,780,737</w:t>
            </w:r>
          </w:p>
        </w:tc>
        <w:tc>
          <w:tcPr>
            <w:tcW w:w="283" w:type="dxa"/>
            <w:vAlign w:val="bottom"/>
          </w:tcPr>
          <w:p w14:paraId="56394BA5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F17E2BD" w14:textId="14064F8B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3,780,737</w:t>
            </w:r>
          </w:p>
        </w:tc>
        <w:tc>
          <w:tcPr>
            <w:tcW w:w="283" w:type="dxa"/>
            <w:vAlign w:val="bottom"/>
          </w:tcPr>
          <w:p w14:paraId="026258C9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1F4CEB2" w14:textId="46182CF1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7AA3491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AF8E78" w14:textId="788CD7E6" w:rsidR="00A35B32" w:rsidRPr="00A35B32" w:rsidRDefault="00A35B32" w:rsidP="00A35B32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3,780,737</w:t>
            </w:r>
          </w:p>
        </w:tc>
        <w:tc>
          <w:tcPr>
            <w:tcW w:w="284" w:type="dxa"/>
            <w:vAlign w:val="bottom"/>
          </w:tcPr>
          <w:p w14:paraId="04F96BBD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A6D27A" w14:textId="10569A54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DE58196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8A94DA8" w14:textId="5FE05A50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3,780,737</w:t>
            </w:r>
          </w:p>
        </w:tc>
      </w:tr>
      <w:tr w:rsidR="00A35B32" w:rsidRPr="00F82FA7" w14:paraId="6DDD5482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6DDE6953" w14:textId="47D9E7EB" w:rsidR="00A35B32" w:rsidRPr="00935513" w:rsidRDefault="00A35B32" w:rsidP="00A35B32">
            <w:pPr>
              <w:tabs>
                <w:tab w:val="clear" w:pos="2807"/>
                <w:tab w:val="left" w:pos="2738"/>
              </w:tabs>
              <w:ind w:left="-15" w:right="-33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2699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18" w:type="dxa"/>
            <w:vAlign w:val="bottom"/>
          </w:tcPr>
          <w:p w14:paraId="087B85B3" w14:textId="3CF5902C" w:rsidR="00A35B32" w:rsidRPr="00A35B32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05C4D0EA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8F4CEA" w14:textId="33A8AB0C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68697C9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479A747" w14:textId="68B6B4A3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A131D8C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A6133AB" w14:textId="443CC3C8" w:rsidR="00A35B32" w:rsidRPr="00A35B32" w:rsidRDefault="00A35B32" w:rsidP="00A35B3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046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283" w:type="dxa"/>
            <w:vAlign w:val="bottom"/>
          </w:tcPr>
          <w:p w14:paraId="1E07D641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DB338C2" w14:textId="6A2F9F14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1,046,385</w:t>
            </w:r>
          </w:p>
        </w:tc>
        <w:tc>
          <w:tcPr>
            <w:tcW w:w="283" w:type="dxa"/>
            <w:vAlign w:val="bottom"/>
          </w:tcPr>
          <w:p w14:paraId="4F952658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7ECDCD4" w14:textId="3FF6B0C9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44E08935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4FC8813" w14:textId="75E8E5C9" w:rsidR="00A35B32" w:rsidRPr="00A35B32" w:rsidRDefault="00A35B32" w:rsidP="00A35B32">
            <w:pPr>
              <w:pStyle w:val="acctfourfigures"/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051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460</w:t>
            </w:r>
          </w:p>
        </w:tc>
        <w:tc>
          <w:tcPr>
            <w:tcW w:w="284" w:type="dxa"/>
            <w:vAlign w:val="bottom"/>
          </w:tcPr>
          <w:p w14:paraId="16FD283B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8FD257F" w14:textId="02C436E6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94263E" w14:textId="77777777" w:rsidR="00A35B32" w:rsidRPr="00A35B32" w:rsidRDefault="00A35B32" w:rsidP="00A35B32">
            <w:pPr>
              <w:ind w:left="-1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88BFFB3" w14:textId="3C7AD82B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1,051,460</w:t>
            </w:r>
          </w:p>
        </w:tc>
      </w:tr>
      <w:tr w:rsidR="00A35B32" w:rsidRPr="00F82FA7" w14:paraId="28B431C5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</w:tcPr>
          <w:p w14:paraId="677E4427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18" w:type="dxa"/>
            <w:vAlign w:val="bottom"/>
          </w:tcPr>
          <w:p w14:paraId="720970C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F3919C6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9EAED9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EA6A6A7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A543D3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CBC69A0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32CFD6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00185C6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575C95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2BA8C6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9A8941F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3474127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F9B517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491AD22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ABB5D6" w14:textId="77777777" w:rsidR="00A35B32" w:rsidRPr="00EC6306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6BAD54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E5608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82FA7" w14:paraId="6A5AFF64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23E6248A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สัญญาแลกเปลี่ยนอัตราดอกเบี้ยที่ใช้ใน</w:t>
            </w:r>
          </w:p>
        </w:tc>
        <w:tc>
          <w:tcPr>
            <w:tcW w:w="1418" w:type="dxa"/>
            <w:vAlign w:val="bottom"/>
          </w:tcPr>
          <w:p w14:paraId="4F14910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30CC40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BC87456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2411DC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6CE004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7ECCDED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2A4D0C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7EAD177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672944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4AF3DA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1DD5C61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42DC2DC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A997905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CC47B7A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C1B5CF" w14:textId="77777777" w:rsidR="00A35B32" w:rsidRPr="00EC6306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A68B2C5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9F10F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82FA7" w14:paraId="5C658853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40047E7D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306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C630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การป้องกันความเสี่ยง</w:t>
            </w:r>
          </w:p>
        </w:tc>
        <w:tc>
          <w:tcPr>
            <w:tcW w:w="1418" w:type="dxa"/>
            <w:vAlign w:val="bottom"/>
          </w:tcPr>
          <w:p w14:paraId="07754F1D" w14:textId="0AE7D1CB" w:rsidR="00A35B32" w:rsidRPr="00A35B32" w:rsidRDefault="00A35B32" w:rsidP="00A35B32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 w:bidi="th-TH"/>
              </w:rPr>
              <w:t>864</w:t>
            </w:r>
          </w:p>
        </w:tc>
        <w:tc>
          <w:tcPr>
            <w:tcW w:w="283" w:type="dxa"/>
            <w:vAlign w:val="bottom"/>
          </w:tcPr>
          <w:p w14:paraId="3A68CCE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886FD6" w14:textId="05DA6AAD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A374300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12442C" w14:textId="20563635" w:rsidR="00A35B32" w:rsidRPr="00A35B32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8CE1869" w14:textId="77777777" w:rsidR="00A35B32" w:rsidRPr="00A35B32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58B5879" w14:textId="5ABED5DB" w:rsidR="00A35B32" w:rsidRPr="00A35B32" w:rsidRDefault="00A35B32" w:rsidP="00A35B32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0DCDFC1E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24DBC6D" w14:textId="523C5EEE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9,864</w:t>
            </w:r>
          </w:p>
        </w:tc>
        <w:tc>
          <w:tcPr>
            <w:tcW w:w="283" w:type="dxa"/>
            <w:vAlign w:val="bottom"/>
          </w:tcPr>
          <w:p w14:paraId="6B427DE8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0E52517" w14:textId="7563CEE6" w:rsidR="00A35B32" w:rsidRPr="00A35B32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1CCCE48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125B6D" w14:textId="12096E4C" w:rsidR="00A35B32" w:rsidRPr="00A35B32" w:rsidRDefault="00A35B32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9,864</w:t>
            </w:r>
          </w:p>
        </w:tc>
        <w:tc>
          <w:tcPr>
            <w:tcW w:w="284" w:type="dxa"/>
            <w:vAlign w:val="bottom"/>
          </w:tcPr>
          <w:p w14:paraId="604A3212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96FD5B3" w14:textId="39DA5F84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6602D9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E884255" w14:textId="5221C153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9,864</w:t>
            </w:r>
          </w:p>
        </w:tc>
      </w:tr>
      <w:tr w:rsidR="00A35B32" w:rsidRPr="00F82FA7" w14:paraId="0084C523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7F0EB90B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DDCDEF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2323C3D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3DD817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B979B5D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22FEA51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133D13B9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2A621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A01196A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738DF4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BDABCF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18F906A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BA4200E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26E8224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4837CBC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553A72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7B014E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1E0A7A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82FA7" w14:paraId="37C00EA2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5DCA59EB" w14:textId="77777777" w:rsidR="00A35B32" w:rsidRPr="00EC6306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6E8769F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0F1B7AF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494154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15C0710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287B89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7BC17981" w14:textId="77777777" w:rsidR="00A35B32" w:rsidRPr="00EC6306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5F455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left" w:pos="526"/>
              </w:tabs>
              <w:spacing w:line="240" w:lineRule="atLeast"/>
              <w:ind w:left="7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9F42800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6AF321B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A223929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DF79D68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2F5E6B8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4F3411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D8D41D8" w14:textId="77777777" w:rsidR="00A35B32" w:rsidRPr="00EC6306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F23FB39" w14:textId="77777777" w:rsidR="00A35B32" w:rsidRPr="00EC6306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2698803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938772" w14:textId="77777777" w:rsidR="00A35B32" w:rsidRPr="00EC6306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35B32" w:rsidRPr="00FC13B5" w14:paraId="2EEDFFFC" w14:textId="77777777" w:rsidTr="00A35B32">
        <w:trPr>
          <w:gridAfter w:val="1"/>
          <w:wAfter w:w="240" w:type="dxa"/>
          <w:trHeight w:val="270"/>
        </w:trPr>
        <w:tc>
          <w:tcPr>
            <w:tcW w:w="2977" w:type="dxa"/>
            <w:vAlign w:val="bottom"/>
          </w:tcPr>
          <w:p w14:paraId="3E2BC300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418" w:type="dxa"/>
            <w:vAlign w:val="bottom"/>
          </w:tcPr>
          <w:p w14:paraId="2FE4B197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37DB87B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91B4397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FCC9E6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DDA78CA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1589701" w14:textId="77777777" w:rsidR="00A35B32" w:rsidRPr="00FC13B5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EA5CEFE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2A02A0A5" w14:textId="77777777" w:rsidR="00A35B32" w:rsidRPr="00FC13B5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1D9A086" w14:textId="77777777" w:rsidR="00A35B32" w:rsidRPr="00874B92" w:rsidRDefault="00A35B32" w:rsidP="00A35B3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54F01290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9050F02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721D7A65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ED5725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351A5A" w14:textId="77777777" w:rsidR="00A35B32" w:rsidRPr="00FC13B5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340EEE6" w14:textId="77777777" w:rsidR="00A35B32" w:rsidRPr="00FC13B5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D19BF4D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CCCD55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B32" w:rsidRPr="00FC13B5" w14:paraId="458B4F83" w14:textId="77777777" w:rsidTr="00A35B32">
        <w:trPr>
          <w:gridAfter w:val="1"/>
          <w:wAfter w:w="240" w:type="dxa"/>
          <w:trHeight w:val="270"/>
        </w:trPr>
        <w:tc>
          <w:tcPr>
            <w:tcW w:w="2977" w:type="dxa"/>
            <w:vAlign w:val="bottom"/>
          </w:tcPr>
          <w:p w14:paraId="7B8232AC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เงินกู้ยืมระยะยาวสถาบันการเงิน</w:t>
            </w:r>
          </w:p>
        </w:tc>
        <w:tc>
          <w:tcPr>
            <w:tcW w:w="1418" w:type="dxa"/>
            <w:vAlign w:val="bottom"/>
          </w:tcPr>
          <w:p w14:paraId="4CDEDF4E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1D297FB1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14604C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4BF29E4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4B6C0FC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2163D04" w14:textId="77777777" w:rsidR="00A35B32" w:rsidRPr="00FC13B5" w:rsidRDefault="00A35B32" w:rsidP="00A35B32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A2FA881" w14:textId="3792FC18" w:rsidR="00A35B32" w:rsidRPr="00A35B32" w:rsidRDefault="00A35B32" w:rsidP="00A35B3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716045FC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569CEAF" w14:textId="09F49737" w:rsidR="00A35B32" w:rsidRPr="00A35B32" w:rsidRDefault="00A35B32" w:rsidP="00A35B3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172AC60D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EFC9638" w14:textId="18B550D2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B1BD6B6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608BAF8" w14:textId="7BB0181D" w:rsidR="00A35B32" w:rsidRPr="00A35B32" w:rsidRDefault="00A35B32" w:rsidP="00A35B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67F96E12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700884C" w14:textId="07E6126A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A79AAB2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8963565" w14:textId="3027F224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14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634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5B32" w:rsidRPr="00FC13B5" w14:paraId="0C57AE81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0C763D0B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18" w:type="dxa"/>
            <w:vAlign w:val="bottom"/>
          </w:tcPr>
          <w:p w14:paraId="2F108A6A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89ADFEC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88D2B49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C28575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86AF98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10B4F1B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9E6A66F" w14:textId="00B2750E" w:rsidR="00A35B32" w:rsidRPr="00A35B32" w:rsidRDefault="00A35B32" w:rsidP="00A35B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493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815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008BD242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F0DF0F7" w14:textId="3B1DE9E8" w:rsidR="00A35B32" w:rsidRPr="00A35B32" w:rsidRDefault="00A35B32" w:rsidP="00A35B3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493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815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24E1F60C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A8DFD3" w14:textId="620B1CAD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89F58FC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425AE00" w14:textId="4D5F0C17" w:rsidR="00A35B32" w:rsidRPr="00A35B32" w:rsidRDefault="00A35B32" w:rsidP="00A35B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900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347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74910E1D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BD75FC0" w14:textId="3B54115F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0813446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BF2E15" w14:textId="4B903EB7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(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900</w:t>
            </w:r>
            <w:r w:rsidRPr="00A35B32">
              <w:rPr>
                <w:rFonts w:ascii="Angsana New" w:hAnsi="Angsana New"/>
                <w:sz w:val="26"/>
                <w:szCs w:val="26"/>
              </w:rPr>
              <w:t>,</w:t>
            </w: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347</w:t>
            </w:r>
            <w:r w:rsidRPr="00A35B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5B32" w:rsidRPr="00FC13B5" w14:paraId="4B4C5532" w14:textId="77777777" w:rsidTr="00A35B32">
        <w:trPr>
          <w:gridAfter w:val="1"/>
          <w:wAfter w:w="240" w:type="dxa"/>
          <w:trHeight w:val="261"/>
        </w:trPr>
        <w:tc>
          <w:tcPr>
            <w:tcW w:w="2977" w:type="dxa"/>
            <w:vAlign w:val="bottom"/>
          </w:tcPr>
          <w:p w14:paraId="1ACE3A4C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418" w:type="dxa"/>
            <w:vAlign w:val="bottom"/>
          </w:tcPr>
          <w:p w14:paraId="749F2842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8D86417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084806D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63FA6AC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2E9DC7E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20BC969B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DEA810F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8662AF7" w14:textId="77777777" w:rsidR="00A35B32" w:rsidRPr="00FC13B5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728B0BC9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5017DA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AAFED86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3A37F3AA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8B8D43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7B70845" w14:textId="77777777" w:rsidR="00A35B32" w:rsidRPr="00FC13B5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C54377" w14:textId="77777777" w:rsidR="00A35B32" w:rsidRPr="00FC13B5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1BA0493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84E34CC" w14:textId="77777777" w:rsidR="00A35B32" w:rsidRPr="00FC13B5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5B32" w:rsidRPr="00F82FA7" w14:paraId="086B0621" w14:textId="1D9DC879" w:rsidTr="00A35B32">
        <w:trPr>
          <w:trHeight w:val="261"/>
        </w:trPr>
        <w:tc>
          <w:tcPr>
            <w:tcW w:w="2977" w:type="dxa"/>
            <w:vAlign w:val="bottom"/>
          </w:tcPr>
          <w:p w14:paraId="4A6D3CE6" w14:textId="77777777" w:rsidR="00A35B32" w:rsidRPr="00FC13B5" w:rsidRDefault="00A35B32" w:rsidP="00A35B32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สัญญาแลกเปลี่ยนอัตราดอกเบี้ยที่ใช้ใน</w:t>
            </w:r>
            <w:r w:rsidRPr="00FC13B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418" w:type="dxa"/>
            <w:vAlign w:val="bottom"/>
          </w:tcPr>
          <w:p w14:paraId="5BC6264F" w14:textId="2709F18C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(114,503)</w:t>
            </w:r>
          </w:p>
        </w:tc>
        <w:tc>
          <w:tcPr>
            <w:tcW w:w="283" w:type="dxa"/>
            <w:vAlign w:val="bottom"/>
          </w:tcPr>
          <w:p w14:paraId="5BB88DF9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2B6B2A" w14:textId="437A9D30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6BAFEB3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ECA0E11" w14:textId="117FDED4" w:rsidR="00A35B32" w:rsidRPr="00A35B32" w:rsidRDefault="00A35B32" w:rsidP="00A35B3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188A7161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2C497E" w14:textId="5993A2C1" w:rsidR="00A35B32" w:rsidRPr="00A35B32" w:rsidRDefault="00A35B32" w:rsidP="00A35B32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480C238A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4BC4AE3" w14:textId="624D7534" w:rsidR="00A35B32" w:rsidRPr="00A35B32" w:rsidRDefault="00A35B32" w:rsidP="00A35B32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(114,503)</w:t>
            </w:r>
          </w:p>
        </w:tc>
        <w:tc>
          <w:tcPr>
            <w:tcW w:w="283" w:type="dxa"/>
            <w:vAlign w:val="bottom"/>
          </w:tcPr>
          <w:p w14:paraId="1691B392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EA297FE" w14:textId="2B5A86CC" w:rsidR="00A35B32" w:rsidRPr="00A35B32" w:rsidRDefault="00A35B32" w:rsidP="00A35B3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6EADCEB3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CDFAABB" w14:textId="41E37317" w:rsidR="00A35B32" w:rsidRPr="00A35B32" w:rsidRDefault="00A35B32" w:rsidP="00A35B3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(114,503)</w:t>
            </w:r>
          </w:p>
        </w:tc>
        <w:tc>
          <w:tcPr>
            <w:tcW w:w="284" w:type="dxa"/>
            <w:vAlign w:val="bottom"/>
          </w:tcPr>
          <w:p w14:paraId="4BA58B98" w14:textId="77777777" w:rsidR="00A35B32" w:rsidRPr="00A35B32" w:rsidRDefault="00A35B32" w:rsidP="00A35B32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8E920E2" w14:textId="51C3DFD1" w:rsidR="00A35B32" w:rsidRPr="00A35B32" w:rsidRDefault="00A35B32" w:rsidP="00A3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29F4FB4" w14:textId="77777777" w:rsidR="00A35B32" w:rsidRPr="00A35B32" w:rsidRDefault="00A35B32" w:rsidP="00A35B3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C15874" w14:textId="37416FAC" w:rsidR="00A35B32" w:rsidRPr="00A35B32" w:rsidRDefault="00A35B32" w:rsidP="00A35B32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5B32">
              <w:rPr>
                <w:rFonts w:ascii="Angsana New" w:hAnsi="Angsana New"/>
                <w:sz w:val="26"/>
                <w:szCs w:val="26"/>
                <w:lang w:val="en-US"/>
              </w:rPr>
              <w:t>(114,503)</w:t>
            </w:r>
          </w:p>
        </w:tc>
        <w:tc>
          <w:tcPr>
            <w:tcW w:w="240" w:type="dxa"/>
            <w:vAlign w:val="bottom"/>
          </w:tcPr>
          <w:p w14:paraId="49208081" w14:textId="77777777" w:rsidR="00A35B32" w:rsidRPr="00F82FA7" w:rsidRDefault="00A35B32" w:rsidP="00A3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</w:tbl>
    <w:p w14:paraId="068BB852" w14:textId="77777777" w:rsidR="00F82FA7" w:rsidRPr="00627208" w:rsidRDefault="00F82FA7" w:rsidP="00886F54">
      <w:pPr>
        <w:ind w:left="720"/>
        <w:rPr>
          <w:rFonts w:asciiTheme="majorBidi" w:hAnsiTheme="majorBidi" w:cstheme="majorBidi"/>
        </w:rPr>
      </w:pPr>
    </w:p>
    <w:p w14:paraId="16666A36" w14:textId="77777777" w:rsidR="00414AA4" w:rsidRDefault="00414AA4" w:rsidP="00886F54">
      <w:pPr>
        <w:ind w:left="720"/>
        <w:rPr>
          <w:rFonts w:asciiTheme="majorBidi" w:hAnsiTheme="majorBidi" w:cstheme="majorBidi"/>
        </w:rPr>
      </w:pPr>
    </w:p>
    <w:p w14:paraId="136F6E75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09D4452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3645BEE7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647EBD1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168FF39A" w14:textId="77777777" w:rsidR="00886F54" w:rsidRPr="00AE5F83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  <w:sectPr w:rsidR="00886F54" w:rsidRPr="00AE5F83" w:rsidSect="003343BC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FC4374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สัญญาแลกเปลี่ยนอัตราดอกเบี้ยและอัตราแลกเปลี่ยนสกุลเงิน</w:t>
      </w:r>
    </w:p>
    <w:p w14:paraId="5BB47C46" w14:textId="77777777" w:rsidR="00886F54" w:rsidRPr="003F243C" w:rsidRDefault="00886F54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A18620F" w14:textId="2C83EA76" w:rsidR="00444995" w:rsidRPr="001D3E79" w:rsidRDefault="00444995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Pr="0050233B">
        <w:rPr>
          <w:rFonts w:asciiTheme="majorBidi" w:hAnsiTheme="majorBidi" w:cstheme="majorBidi"/>
          <w:sz w:val="30"/>
          <w:szCs w:val="30"/>
          <w:cs/>
        </w:rPr>
        <w:br/>
        <w:t>หลาย</w:t>
      </w:r>
      <w:r w:rsidRPr="00516F6F">
        <w:rPr>
          <w:rFonts w:asciiTheme="majorBidi" w:hAnsiTheme="majorBidi" w:cstheme="majorBidi"/>
          <w:sz w:val="30"/>
          <w:szCs w:val="30"/>
          <w:cs/>
        </w:rPr>
        <w:t>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4F276C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276C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4F276C">
        <w:rPr>
          <w:rFonts w:asciiTheme="majorBidi" w:hAnsiTheme="majorBidi" w:cstheme="majorBidi"/>
          <w:sz w:val="30"/>
          <w:szCs w:val="30"/>
        </w:rPr>
        <w:t>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ประกอบด้วยสกุลเงินบาทเป็นจำนวนเงิน</w:t>
      </w:r>
      <w:r w:rsidRPr="00A030C2">
        <w:rPr>
          <w:rFonts w:asciiTheme="majorBidi" w:hAnsiTheme="majorBidi" w:cstheme="majorBidi"/>
          <w:sz w:val="30"/>
          <w:szCs w:val="30"/>
          <w:cs/>
        </w:rPr>
        <w:t>รวม</w:t>
      </w:r>
      <w:r w:rsidR="00344C18"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30</w:t>
      </w:r>
      <w:r w:rsidR="00344C18" w:rsidRPr="00A030C2">
        <w:rPr>
          <w:rFonts w:asciiTheme="majorBidi" w:hAnsiTheme="majorBidi" w:cstheme="majorBidi" w:hint="cs"/>
          <w:sz w:val="30"/>
          <w:szCs w:val="30"/>
          <w:cs/>
        </w:rPr>
        <w:t>,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894</w:t>
      </w:r>
      <w:r w:rsidR="00344C18" w:rsidRPr="00A030C2">
        <w:rPr>
          <w:rFonts w:asciiTheme="majorBidi" w:hAnsiTheme="majorBidi" w:cstheme="majorBidi" w:hint="cs"/>
          <w:sz w:val="30"/>
          <w:szCs w:val="30"/>
          <w:cs/>
        </w:rPr>
        <w:t>.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84</w:t>
      </w:r>
      <w:r w:rsidR="004F276C" w:rsidRPr="00A030C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ล้านบาท สกุลเงินเหรียญสหรัฐอเมริกาจำนวน</w:t>
      </w:r>
      <w:r w:rsidR="00344C18"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404</w:t>
      </w:r>
      <w:r w:rsidR="00344C18" w:rsidRPr="00A030C2">
        <w:rPr>
          <w:rFonts w:asciiTheme="majorBidi" w:hAnsiTheme="majorBidi" w:cstheme="majorBidi" w:hint="cs"/>
          <w:sz w:val="30"/>
          <w:szCs w:val="30"/>
          <w:cs/>
        </w:rPr>
        <w:t>.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79</w:t>
      </w:r>
      <w:r w:rsidR="00413045"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 และสกุลเหรียญออสเตรเลียเป็นจำนวนเงินรวม</w:t>
      </w:r>
      <w:r w:rsidR="00344C18"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730</w:t>
      </w:r>
      <w:r w:rsidR="00344C18" w:rsidRPr="00A030C2">
        <w:rPr>
          <w:rFonts w:asciiTheme="majorBidi" w:hAnsiTheme="majorBidi" w:cstheme="majorBidi" w:hint="cs"/>
          <w:sz w:val="30"/>
          <w:szCs w:val="30"/>
          <w:cs/>
        </w:rPr>
        <w:t>.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52</w:t>
      </w:r>
      <w:r w:rsidR="00413045"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ล้านเหรียญออสเตรเลีย โดยคู่สัญญามีข้อตกลงจะจ่ายชำระดอกเบี้ยและเงินต้นระหว่างกันตามเงื่อนไขและข้อกำหนด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ที่ระบุไว้ในสัญญา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/>
          <w:i/>
          <w:iCs/>
          <w:sz w:val="30"/>
          <w:szCs w:val="30"/>
        </w:rPr>
        <w:t>256</w:t>
      </w:r>
      <w:r w:rsidR="004F276C">
        <w:rPr>
          <w:rFonts w:ascii="Angsana New" w:hAnsi="Angsana New"/>
          <w:i/>
          <w:iCs/>
          <w:sz w:val="30"/>
          <w:szCs w:val="30"/>
        </w:rPr>
        <w:t>8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: 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 xml:space="preserve">สกุลเงินบาทเป็นจำนวนเงินรวม </w:t>
      </w:r>
      <w:r w:rsidR="00C62A6B" w:rsidRPr="00C62A6B">
        <w:rPr>
          <w:rFonts w:ascii="Angsana New" w:hAnsi="Angsana New"/>
          <w:i/>
          <w:iCs/>
          <w:sz w:val="30"/>
          <w:szCs w:val="30"/>
        </w:rPr>
        <w:t>31,154.06</w:t>
      </w:r>
      <w:r w:rsidR="00C62A6B" w:rsidRPr="00C26995">
        <w:rPr>
          <w:rFonts w:cs="Times New Roman"/>
          <w:szCs w:val="22"/>
        </w:rPr>
        <w:t xml:space="preserve"> </w:t>
      </w:r>
      <w:r w:rsidR="004F0A85" w:rsidRPr="001D3E7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F78F4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 xml:space="preserve">สกุลเหรียญออสเตรเลียเป็นจำนวนเงินรวม </w:t>
      </w:r>
      <w:r w:rsidR="00C62A6B" w:rsidRPr="00C62A6B">
        <w:rPr>
          <w:rFonts w:ascii="Angsana New" w:hAnsi="Angsana New"/>
          <w:i/>
          <w:iCs/>
          <w:sz w:val="30"/>
          <w:szCs w:val="30"/>
        </w:rPr>
        <w:t>748.04</w:t>
      </w:r>
      <w:r w:rsidR="00C62A6B" w:rsidRPr="00C62A6B">
        <w:rPr>
          <w:rFonts w:cs="Times New Roman"/>
          <w:i/>
          <w:iCs/>
          <w:szCs w:val="22"/>
        </w:rPr>
        <w:t xml:space="preserve"> 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>ล้านเหรียญออสเตรเลีย</w:t>
      </w:r>
      <w:r w:rsidR="00C62A6B" w:rsidRPr="00C62A6B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 xml:space="preserve">และสกุลเงินเหรียญสหรัฐอเมริกาเป็นจำนวนรวม </w:t>
      </w:r>
      <w:r w:rsidR="00C62A6B" w:rsidRPr="00C62A6B">
        <w:rPr>
          <w:rFonts w:ascii="Angsana New" w:hAnsi="Angsana New"/>
          <w:i/>
          <w:iCs/>
          <w:sz w:val="30"/>
          <w:szCs w:val="30"/>
        </w:rPr>
        <w:t>411.05</w:t>
      </w:r>
      <w:r w:rsidR="00C62A6B" w:rsidRPr="00C62A6B">
        <w:rPr>
          <w:rFonts w:cs="Times New Roman"/>
          <w:i/>
          <w:iCs/>
          <w:szCs w:val="22"/>
        </w:rPr>
        <w:t xml:space="preserve"> </w:t>
      </w:r>
      <w:r w:rsidR="00C62A6B" w:rsidRPr="00C62A6B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64137F2" w14:textId="77777777" w:rsidR="00886F54" w:rsidRPr="003F243C" w:rsidRDefault="00886F54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262E2144" w14:textId="77777777" w:rsidR="00C00EF2" w:rsidRPr="001D3E79" w:rsidRDefault="00C00EF2" w:rsidP="001D3E7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D3E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2BEE393" w14:textId="77777777" w:rsidR="00C00EF2" w:rsidRPr="003F243C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19A897E3" w14:textId="77777777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สัญญาปฏิบัติการเดินเครื่องและบำรุงรักษาโรงไฟฟ้า</w:t>
      </w:r>
    </w:p>
    <w:p w14:paraId="73D79CD4" w14:textId="77777777" w:rsidR="003F243C" w:rsidRPr="003F243C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24"/>
          <w:szCs w:val="24"/>
        </w:rPr>
      </w:pPr>
    </w:p>
    <w:p w14:paraId="31A86827" w14:textId="77777777" w:rsidR="003F243C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7235">
        <w:rPr>
          <w:rFonts w:ascii="Angsana New" w:hAnsi="Angsana New" w:hint="cs"/>
          <w:sz w:val="30"/>
          <w:szCs w:val="30"/>
        </w:rPr>
        <w:t>9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77235">
        <w:rPr>
          <w:rFonts w:ascii="Angsana New" w:hAnsi="Angsana New" w:hint="cs"/>
          <w:sz w:val="30"/>
          <w:szCs w:val="30"/>
        </w:rPr>
        <w:t>2562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ได้ทำสัญญาปฏิบัติการเดินเครื่องและบำรุงรักษาโรงไฟฟ้ากับผู้ให้บริการรายหนึ่ง เป็นระยะเวลา </w:t>
      </w:r>
      <w:r w:rsidRPr="00A77235">
        <w:rPr>
          <w:rFonts w:ascii="Angsana New" w:hAnsi="Angsana New" w:hint="cs"/>
          <w:sz w:val="30"/>
          <w:szCs w:val="30"/>
        </w:rPr>
        <w:t>19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ปี นับจากวันที่ระบุในสัญญาตามเงื่อนไขของสัญญา ผู้ให้บริการรายดังกล่าวจะต้องดำเนินการผลิตกระแสไฟฟ้าและบำรุงรักษาโรงไฟฟ้าให้กับบริษัทย่อยดังกล่าว โดยมีค่าบริการในการบำรุงรักษาหลักตามรอบการใช้งานเป็นไปตามที่ระบุไว้ในสัญญา</w:t>
      </w:r>
    </w:p>
    <w:p w14:paraId="391FC545" w14:textId="77777777" w:rsidR="003F243C" w:rsidRPr="003F243C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4ABDD7E" w14:textId="77777777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สัญญาซื้อขายเชื้อเพลิง</w:t>
      </w:r>
    </w:p>
    <w:p w14:paraId="405D0776" w14:textId="77777777" w:rsidR="003F243C" w:rsidRPr="003F243C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thaiDistribute"/>
        <w:rPr>
          <w:rFonts w:ascii="Angsana New" w:hAnsi="Angsana New"/>
          <w:sz w:val="24"/>
          <w:szCs w:val="24"/>
          <w:cs/>
        </w:rPr>
      </w:pPr>
    </w:p>
    <w:p w14:paraId="4BF407CB" w14:textId="6B53A7D6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7235">
        <w:rPr>
          <w:rFonts w:ascii="Angsana New" w:hAnsi="Angsana New" w:hint="cs"/>
          <w:sz w:val="30"/>
          <w:szCs w:val="30"/>
        </w:rPr>
        <w:t>27</w:t>
      </w:r>
      <w:r w:rsidRPr="00C2699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A77235">
        <w:rPr>
          <w:rFonts w:ascii="Angsana New" w:hAnsi="Angsana New" w:hint="cs"/>
          <w:sz w:val="30"/>
          <w:szCs w:val="30"/>
        </w:rPr>
        <w:t>2543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ได้ทำสัญญาซื้อขาย</w:t>
      </w:r>
      <w:r w:rsidRPr="00C26995">
        <w:rPr>
          <w:rFonts w:ascii="Angsana New" w:hAnsi="Angsana New" w:hint="cs"/>
          <w:sz w:val="30"/>
          <w:szCs w:val="30"/>
          <w:cs/>
        </w:rPr>
        <w:br/>
        <w:t xml:space="preserve">ก๊าซธรรมชาติกับบริษัท ปตท. จำกัด (มหาชน) </w:t>
      </w:r>
      <w:r w:rsidRPr="00C26995">
        <w:rPr>
          <w:rFonts w:ascii="Angsana New" w:hAnsi="Angsana New" w:hint="cs"/>
          <w:sz w:val="30"/>
          <w:szCs w:val="30"/>
        </w:rPr>
        <w:t>(“</w:t>
      </w:r>
      <w:r w:rsidRPr="00C26995">
        <w:rPr>
          <w:rFonts w:ascii="Angsana New" w:hAnsi="Angsana New" w:hint="cs"/>
          <w:sz w:val="30"/>
          <w:szCs w:val="30"/>
          <w:cs/>
        </w:rPr>
        <w:t>ปตท</w:t>
      </w:r>
      <w:r w:rsidRPr="00C26995">
        <w:rPr>
          <w:rFonts w:ascii="Angsana New" w:hAnsi="Angsana New" w:hint="cs"/>
          <w:sz w:val="30"/>
          <w:szCs w:val="30"/>
        </w:rPr>
        <w:t xml:space="preserve">.”) </w:t>
      </w:r>
      <w:r w:rsidRPr="00C26995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Pr="00A77235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ปีนับ</w:t>
      </w:r>
      <w:r w:rsidR="0086652C">
        <w:rPr>
          <w:rFonts w:ascii="Angsana New" w:hAnsi="Angsana New" w:hint="cs"/>
          <w:sz w:val="30"/>
          <w:szCs w:val="30"/>
          <w:cs/>
        </w:rPr>
        <w:t>ตั้งแต่วันที่เริ่มมีผล</w:t>
      </w:r>
      <w:r w:rsidRPr="00C26995">
        <w:rPr>
          <w:rFonts w:ascii="Angsana New" w:hAnsi="Angsana New" w:hint="cs"/>
          <w:sz w:val="30"/>
          <w:szCs w:val="30"/>
          <w:cs/>
        </w:rPr>
        <w:t xml:space="preserve"> โดย ปตท.</w:t>
      </w:r>
      <w:r w:rsidR="0086652C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>จะจำหน่ายก๊าซธรรมชาติให้กับบริษัทย่อยดังกล่าวในปริมาณและราคาที่ตกลงกัน</w:t>
      </w:r>
    </w:p>
    <w:p w14:paraId="51433081" w14:textId="77777777" w:rsidR="003F243C" w:rsidRPr="003F243C" w:rsidRDefault="003F243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16BEF984" w14:textId="77777777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7235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A77235">
        <w:rPr>
          <w:rFonts w:ascii="Angsana New" w:hAnsi="Angsana New" w:hint="cs"/>
          <w:sz w:val="30"/>
          <w:szCs w:val="30"/>
        </w:rPr>
        <w:t>2547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ได้ทำสัญญาซื้อขายน้ำมันดีเซลกับ ปตท. เป็นระยะเวลา </w:t>
      </w:r>
      <w:r w:rsidRPr="00A77235">
        <w:rPr>
          <w:rFonts w:ascii="Angsana New" w:hAnsi="Angsana New" w:hint="cs"/>
          <w:sz w:val="30"/>
          <w:szCs w:val="30"/>
        </w:rPr>
        <w:t>3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ปี โดย ปตท. จะจำหน่ายน้ำมันดีเซลให้กับบริษัทย่อยดังกล่าวในปริมาณและราคาที่ตกลงกัน ทั้งนี้ ระยะเวลาตามสัญญาจะได้รับการขยายออกไปโดยอัตโนมัติอย่างต่อเนื่องอีกคราวละ </w:t>
      </w:r>
      <w:r w:rsidRPr="00A77235">
        <w:rPr>
          <w:rFonts w:ascii="Angsana New" w:hAnsi="Angsana New" w:hint="cs"/>
          <w:sz w:val="30"/>
          <w:szCs w:val="30"/>
        </w:rPr>
        <w:t>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ปี จนกว่าจะมีการแจ้งยุติสัญญาเป็นลายลักษณ์อักษรไม่น้อยกว่า </w:t>
      </w:r>
      <w:r w:rsidRPr="00A77235">
        <w:rPr>
          <w:rFonts w:ascii="Angsana New" w:hAnsi="Angsana New" w:hint="cs"/>
          <w:sz w:val="30"/>
          <w:szCs w:val="30"/>
        </w:rPr>
        <w:t>6</w:t>
      </w:r>
      <w:r w:rsidRPr="00C26995">
        <w:rPr>
          <w:rFonts w:ascii="Angsana New" w:hAnsi="Angsana New" w:hint="cs"/>
          <w:sz w:val="30"/>
          <w:szCs w:val="30"/>
          <w:cs/>
        </w:rPr>
        <w:t xml:space="preserve"> เดือน ก่อนที่สัญญาจะขยายโดยอัตโนมัติ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ต่อมา</w:t>
      </w:r>
      <w:r w:rsidRPr="00C26995">
        <w:rPr>
          <w:rFonts w:ascii="Angsana New" w:hAnsi="Angsana New"/>
          <w:sz w:val="30"/>
          <w:szCs w:val="30"/>
          <w:cs/>
        </w:rPr>
        <w:t xml:space="preserve">วันที่ </w:t>
      </w:r>
      <w:r w:rsidRPr="00A77235">
        <w:rPr>
          <w:rFonts w:ascii="Angsana New" w:hAnsi="Angsana New"/>
          <w:sz w:val="30"/>
          <w:szCs w:val="30"/>
        </w:rPr>
        <w:t>8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 xml:space="preserve">มีนาคม </w:t>
      </w:r>
      <w:r w:rsidRPr="00A77235">
        <w:rPr>
          <w:rFonts w:ascii="Angsana New" w:hAnsi="Angsana New"/>
          <w:sz w:val="30"/>
          <w:szCs w:val="30"/>
        </w:rPr>
        <w:t>2561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/>
          <w:sz w:val="30"/>
          <w:szCs w:val="30"/>
          <w:cs/>
        </w:rPr>
        <w:t>บริษัท ปตท. จำกัด (มหาชน) และบริษัท</w:t>
      </w:r>
      <w:r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C26995">
        <w:rPr>
          <w:rFonts w:ascii="Angsana New" w:hAnsi="Angsana New"/>
          <w:sz w:val="30"/>
          <w:szCs w:val="30"/>
          <w:cs/>
        </w:rPr>
        <w:t>ได้ลงนามบันทึกการเปลี่ยนตัวคู่สัญญาจาก บริษัท ปตท. จำกัด (มหาชน) เป็น บริษัท ปตท.น้ำมันและการค้าปลีก จำกัด (มหาชน)</w:t>
      </w:r>
      <w:r w:rsidRPr="00C26995">
        <w:rPr>
          <w:rFonts w:ascii="Angsana New" w:hAnsi="Angsana New"/>
          <w:sz w:val="30"/>
          <w:szCs w:val="30"/>
        </w:rPr>
        <w:t xml:space="preserve"> </w:t>
      </w:r>
    </w:p>
    <w:p w14:paraId="37770D6D" w14:textId="77777777" w:rsidR="003F243C" w:rsidRPr="00C26995" w:rsidRDefault="003F243C" w:rsidP="003F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D4AEB95" w14:textId="77777777" w:rsidR="003F243C" w:rsidRDefault="003F243C" w:rsidP="003F243C">
      <w:pPr>
        <w:tabs>
          <w:tab w:val="left" w:pos="630"/>
        </w:tabs>
        <w:autoSpaceDE w:val="0"/>
        <w:autoSpaceDN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7235">
        <w:rPr>
          <w:rFonts w:ascii="Angsana New" w:hAnsi="Angsana New" w:hint="cs"/>
          <w:sz w:val="30"/>
          <w:szCs w:val="30"/>
        </w:rPr>
        <w:t>31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A77235">
        <w:rPr>
          <w:rFonts w:ascii="Angsana New" w:hAnsi="Angsana New" w:hint="cs"/>
          <w:sz w:val="30"/>
          <w:szCs w:val="30"/>
        </w:rPr>
        <w:t>2554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ได้ทำสัญญาซื้อขายก๊าซธรรมชาติกับ ปตท. เป็นระยะเวลา </w:t>
      </w:r>
      <w:r w:rsidRPr="00A77235">
        <w:rPr>
          <w:rFonts w:ascii="Angsana New" w:hAnsi="Angsana New" w:hint="cs"/>
          <w:sz w:val="30"/>
          <w:szCs w:val="30"/>
        </w:rPr>
        <w:t>25</w:t>
      </w:r>
      <w:r w:rsidRPr="00C26995">
        <w:rPr>
          <w:rFonts w:ascii="Angsana New" w:hAnsi="Angsana New" w:hint="cs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ปี นับตั้งแต่วันเริ่มใช้ก๊าซเพื่อการค้า โดย ปตท. จะจำหน่ายก๊าซธรรมชาติให้กับบริษัทย่อยดังกล่าวในปริมาณและราคาที่ตกลงกัน</w:t>
      </w:r>
    </w:p>
    <w:p w14:paraId="623E9AA1" w14:textId="77777777" w:rsidR="003F243C" w:rsidRPr="001D3E79" w:rsidRDefault="003F243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2B30B9C" w14:textId="4E34F87E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D3E7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69D14100" w14:textId="77777777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05C5C" w14:textId="66014A42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D3E79">
        <w:rPr>
          <w:rFonts w:asciiTheme="majorBidi" w:hAnsiTheme="majorBidi" w:cstheme="majorBidi"/>
          <w:sz w:val="30"/>
          <w:szCs w:val="30"/>
        </w:rPr>
        <w:t>29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D3E79">
        <w:rPr>
          <w:rFonts w:asciiTheme="majorBidi" w:hAnsiTheme="majorBidi" w:cstheme="majorBidi"/>
          <w:sz w:val="30"/>
          <w:szCs w:val="30"/>
        </w:rPr>
        <w:t>2548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Co</w:t>
      </w:r>
      <w:proofErr w:type="spellStart"/>
      <w:r w:rsidRPr="001D3E79">
        <w:rPr>
          <w:rFonts w:asciiTheme="majorBidi" w:hAnsiTheme="majorBidi" w:cstheme="majorBidi"/>
          <w:sz w:val="30"/>
          <w:szCs w:val="30"/>
        </w:rPr>
        <w:t>mpany</w:t>
      </w:r>
      <w:proofErr w:type="spellEnd"/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1D3E79">
        <w:rPr>
          <w:rFonts w:asciiTheme="majorBidi" w:hAnsiTheme="majorBidi" w:cstheme="majorBidi"/>
          <w:sz w:val="30"/>
          <w:szCs w:val="30"/>
        </w:rPr>
        <w:t xml:space="preserve">2570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Pr="001D3E79">
        <w:rPr>
          <w:rFonts w:asciiTheme="majorBidi" w:hAnsiTheme="majorBidi" w:cstheme="majorBidi"/>
          <w:sz w:val="30"/>
          <w:szCs w:val="30"/>
        </w:rPr>
        <w:t>428.60</w:t>
      </w:r>
      <w:r w:rsidRPr="001D3E79">
        <w:rPr>
          <w:rFonts w:asciiTheme="majorBidi" w:hAnsiTheme="majorBidi" w:cstheme="majorBidi"/>
          <w:sz w:val="30"/>
          <w:szCs w:val="30"/>
          <w:cs/>
        </w:rPr>
        <w:br/>
        <w:t xml:space="preserve">ล้านเหรียญสหรัฐอเมริกา ต่อมาเมื่อวันที่ </w:t>
      </w:r>
      <w:r w:rsidRPr="001D3E79">
        <w:rPr>
          <w:rFonts w:asciiTheme="majorBidi" w:hAnsiTheme="majorBidi" w:cstheme="majorBidi"/>
          <w:sz w:val="30"/>
          <w:szCs w:val="30"/>
        </w:rPr>
        <w:t xml:space="preserve">19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1D3E79">
        <w:rPr>
          <w:rFonts w:asciiTheme="majorBidi" w:hAnsiTheme="majorBidi" w:cstheme="majorBidi"/>
          <w:sz w:val="30"/>
          <w:szCs w:val="30"/>
        </w:rPr>
        <w:t xml:space="preserve">2562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D3E79">
        <w:rPr>
          <w:rFonts w:asciiTheme="majorBidi" w:hAnsiTheme="majorBidi" w:cstheme="majorBidi"/>
          <w:sz w:val="30"/>
          <w:szCs w:val="30"/>
        </w:rPr>
        <w:t xml:space="preserve">25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1D3E79">
        <w:rPr>
          <w:rFonts w:asciiTheme="majorBidi" w:hAnsiTheme="majorBidi" w:cstheme="majorBidi"/>
          <w:sz w:val="30"/>
          <w:szCs w:val="30"/>
        </w:rPr>
        <w:t xml:space="preserve">2563 </w:t>
      </w:r>
      <w:r w:rsidRPr="001D3E79">
        <w:rPr>
          <w:rFonts w:asciiTheme="majorBidi" w:hAnsiTheme="majorBidi" w:cstheme="majorBidi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โดยการเปลี่ยนแปลงตามสัญญาล่าสุดมีผลบังคับใช้ตั้งแต่เดือนสิงหาคม</w:t>
      </w:r>
      <w:r w:rsidRPr="001D3E79">
        <w:rPr>
          <w:rFonts w:asciiTheme="majorBidi" w:hAnsiTheme="majorBidi" w:cstheme="majorBidi"/>
          <w:sz w:val="30"/>
          <w:szCs w:val="30"/>
        </w:rPr>
        <w:t xml:space="preserve"> 2563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รวมมีมูลค่าตามสัญญาเป็นจำนวนเงิน </w:t>
      </w:r>
      <w:r w:rsidRPr="001D3E79">
        <w:rPr>
          <w:rFonts w:asciiTheme="majorBidi" w:hAnsiTheme="majorBidi" w:cstheme="majorBidi"/>
          <w:sz w:val="30"/>
          <w:szCs w:val="30"/>
        </w:rPr>
        <w:t>436.75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4F276C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276C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4F276C">
        <w:rPr>
          <w:rFonts w:asciiTheme="majorBidi" w:hAnsiTheme="majorBidi" w:cstheme="majorBidi"/>
          <w:sz w:val="30"/>
          <w:szCs w:val="30"/>
        </w:rPr>
        <w:t>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บริษัทย่อยดังกล่าวมีภาระผูกพันคงเหลือตามสัญญาเป็นจำนวน</w:t>
      </w:r>
      <w:r w:rsidRPr="00A030C2">
        <w:rPr>
          <w:rFonts w:asciiTheme="majorBidi" w:hAnsiTheme="majorBidi" w:cstheme="majorBidi"/>
          <w:sz w:val="30"/>
          <w:szCs w:val="30"/>
          <w:cs/>
        </w:rPr>
        <w:t>เงิน</w:t>
      </w:r>
      <w:r w:rsidR="002B5441"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20</w:t>
      </w:r>
      <w:r w:rsidR="002B5441" w:rsidRPr="00A030C2">
        <w:rPr>
          <w:rFonts w:asciiTheme="majorBidi" w:hAnsiTheme="majorBidi" w:cstheme="majorBidi" w:hint="cs"/>
          <w:sz w:val="30"/>
          <w:szCs w:val="30"/>
          <w:cs/>
        </w:rPr>
        <w:t>.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51</w:t>
      </w:r>
      <w:r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</w:t>
      </w:r>
      <w:r w:rsidRPr="001D3E79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/>
          <w:i/>
          <w:iCs/>
          <w:sz w:val="30"/>
          <w:szCs w:val="30"/>
        </w:rPr>
        <w:t>256</w:t>
      </w:r>
      <w:r w:rsidR="004F276C">
        <w:rPr>
          <w:rFonts w:ascii="Angsana New" w:hAnsi="Angsana New"/>
          <w:i/>
          <w:iCs/>
          <w:sz w:val="30"/>
          <w:szCs w:val="30"/>
        </w:rPr>
        <w:t>8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C62A6B">
        <w:rPr>
          <w:rFonts w:ascii="Angsana New" w:hAnsi="Angsana New"/>
          <w:i/>
          <w:iCs/>
          <w:sz w:val="30"/>
          <w:szCs w:val="30"/>
        </w:rPr>
        <w:t>21.39</w:t>
      </w:r>
      <w:r w:rsidR="00D75D4B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1AB4231F" w14:textId="77777777" w:rsidR="00E11B2F" w:rsidRPr="00A82C65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40CBE" w14:textId="58AE7D86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1D3E79">
        <w:rPr>
          <w:rFonts w:asciiTheme="majorBidi" w:hAnsiTheme="majorBidi" w:cstheme="majorBidi"/>
          <w:sz w:val="30"/>
          <w:szCs w:val="30"/>
        </w:rPr>
        <w:t xml:space="preserve">6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</w:rPr>
        <w:br/>
      </w:r>
      <w:r w:rsidRPr="001D3E7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4F276C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276C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4F276C">
        <w:rPr>
          <w:rFonts w:asciiTheme="majorBidi" w:hAnsiTheme="majorBidi" w:cstheme="majorBidi"/>
          <w:sz w:val="30"/>
          <w:szCs w:val="30"/>
          <w:lang w:val="en-GB"/>
        </w:rPr>
        <w:t>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</w:t>
      </w:r>
      <w:r w:rsidRPr="00A030C2">
        <w:rPr>
          <w:rFonts w:asciiTheme="majorBidi" w:hAnsiTheme="majorBidi" w:cstheme="majorBidi"/>
          <w:sz w:val="30"/>
          <w:szCs w:val="30"/>
          <w:cs/>
        </w:rPr>
        <w:t>จำนวน</w:t>
      </w:r>
      <w:r w:rsidR="006E7833" w:rsidRPr="00A030C2">
        <w:rPr>
          <w:rFonts w:asciiTheme="majorBidi" w:hAnsiTheme="majorBidi" w:cstheme="majorBidi"/>
          <w:sz w:val="30"/>
          <w:szCs w:val="30"/>
        </w:rPr>
        <w:t xml:space="preserve"> </w:t>
      </w:r>
      <w:r w:rsidR="002B5441" w:rsidRPr="00A030C2">
        <w:rPr>
          <w:rFonts w:asciiTheme="majorBidi" w:hAnsiTheme="majorBidi" w:cstheme="majorBidi"/>
          <w:sz w:val="30"/>
          <w:szCs w:val="30"/>
        </w:rPr>
        <w:t>6</w:t>
      </w:r>
      <w:r w:rsidR="004F276C" w:rsidRPr="00A030C2">
        <w:rPr>
          <w:rFonts w:asciiTheme="majorBidi" w:hAnsiTheme="majorBidi" w:cstheme="majorBidi"/>
          <w:sz w:val="30"/>
          <w:szCs w:val="30"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</w:t>
      </w:r>
      <w:r w:rsidRPr="001D3E79">
        <w:rPr>
          <w:rFonts w:asciiTheme="majorBidi" w:hAnsiTheme="majorBidi" w:cstheme="majorBidi"/>
          <w:sz w:val="30"/>
          <w:szCs w:val="30"/>
          <w:cs/>
        </w:rPr>
        <w:t>เหรียญสหรัฐอเมริกา</w:t>
      </w:r>
      <w:r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 w:hint="cs"/>
          <w:i/>
          <w:iCs/>
          <w:sz w:val="30"/>
          <w:szCs w:val="30"/>
        </w:rPr>
        <w:t>256</w:t>
      </w:r>
      <w:r w:rsidR="004F276C">
        <w:rPr>
          <w:rFonts w:ascii="Angsana New" w:hAnsi="Angsana New"/>
          <w:i/>
          <w:iCs/>
          <w:sz w:val="30"/>
          <w:szCs w:val="30"/>
        </w:rPr>
        <w:t>8</w:t>
      </w:r>
      <w:r w:rsidRPr="001D3E79">
        <w:rPr>
          <w:rFonts w:ascii="Angsana New" w:hAnsi="Angsana New" w:hint="cs"/>
          <w:i/>
          <w:iCs/>
          <w:sz w:val="30"/>
          <w:szCs w:val="30"/>
        </w:rPr>
        <w:t xml:space="preserve">: 6 </w:t>
      </w:r>
      <w:r w:rsidRPr="001D3E79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2FC188D" w14:textId="77777777" w:rsidR="00C00EF2" w:rsidRPr="001D3E79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E3705" w14:textId="13112FF6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29 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2562 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15 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>28.33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ล้านเหรียญสหรัฐอเมริกา ณ วันที่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F276C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276C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4F276C">
        <w:rPr>
          <w:rFonts w:asciiTheme="majorBidi" w:hAnsiTheme="majorBidi" w:cstheme="majorBidi"/>
          <w:sz w:val="30"/>
          <w:szCs w:val="30"/>
        </w:rPr>
        <w:t>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บริษัทย่อยดังกล่าวมีภาระผูกพันคงเหลือตามสัญญาเป็น</w:t>
      </w:r>
      <w:r w:rsidRPr="00A030C2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="00687E9C" w:rsidRPr="00A030C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F1F14" w:rsidRPr="008F1F14">
        <w:rPr>
          <w:rFonts w:asciiTheme="majorBidi" w:hAnsiTheme="majorBidi" w:cstheme="majorBidi" w:hint="cs"/>
          <w:spacing w:val="-4"/>
          <w:sz w:val="30"/>
          <w:szCs w:val="30"/>
        </w:rPr>
        <w:t>3</w:t>
      </w:r>
      <w:r w:rsidR="00687E9C" w:rsidRPr="00A030C2">
        <w:rPr>
          <w:rFonts w:asciiTheme="majorBidi" w:hAnsiTheme="majorBidi" w:cstheme="majorBidi" w:hint="cs"/>
          <w:spacing w:val="-4"/>
          <w:sz w:val="30"/>
          <w:szCs w:val="30"/>
          <w:cs/>
        </w:rPr>
        <w:t>.</w:t>
      </w:r>
      <w:r w:rsidR="008F1F14" w:rsidRPr="008F1F14">
        <w:rPr>
          <w:rFonts w:asciiTheme="majorBidi" w:hAnsiTheme="majorBidi" w:cstheme="majorBidi" w:hint="cs"/>
          <w:spacing w:val="-4"/>
          <w:sz w:val="30"/>
          <w:szCs w:val="30"/>
        </w:rPr>
        <w:t>0</w:t>
      </w:r>
      <w:r w:rsidR="00F63116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6967C7" w:rsidRPr="00A030C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030C2">
        <w:rPr>
          <w:rFonts w:asciiTheme="majorBidi" w:hAnsiTheme="majorBidi" w:cstheme="majorBidi"/>
          <w:spacing w:val="-4"/>
          <w:sz w:val="30"/>
          <w:szCs w:val="30"/>
          <w:cs/>
        </w:rPr>
        <w:t>ล้านเหรียญสหรัฐอเมริกา</w:t>
      </w:r>
      <w:r w:rsidRPr="001D3E7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1D3E79">
        <w:rPr>
          <w:rFonts w:ascii="Angsana New" w:hAnsi="Angsana New"/>
          <w:i/>
          <w:iCs/>
          <w:spacing w:val="-4"/>
          <w:sz w:val="30"/>
          <w:szCs w:val="30"/>
        </w:rPr>
        <w:t xml:space="preserve">31 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4F276C">
        <w:rPr>
          <w:rFonts w:ascii="Angsana New" w:hAnsi="Angsana New"/>
          <w:i/>
          <w:iCs/>
          <w:spacing w:val="-4"/>
          <w:sz w:val="30"/>
          <w:szCs w:val="30"/>
        </w:rPr>
        <w:t>8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</w:rPr>
        <w:t xml:space="preserve">: </w:t>
      </w:r>
      <w:r w:rsidR="00C62A6B">
        <w:rPr>
          <w:rFonts w:ascii="Angsana New" w:hAnsi="Angsana New"/>
          <w:i/>
          <w:iCs/>
          <w:spacing w:val="-4"/>
          <w:sz w:val="30"/>
          <w:szCs w:val="30"/>
        </w:rPr>
        <w:t>2.46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Pr="001D3E79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ล้านเหรียญสหรัฐอเมริกา)</w:t>
      </w:r>
    </w:p>
    <w:p w14:paraId="50C1AA3C" w14:textId="77777777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C9D75" w14:textId="7E57C0F9" w:rsidR="00E11B2F" w:rsidRPr="001D3E79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D3E7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1D3E79">
        <w:rPr>
          <w:rFonts w:asciiTheme="majorBidi" w:hAnsiTheme="majorBidi" w:cstheme="majorBidi"/>
          <w:sz w:val="30"/>
          <w:szCs w:val="30"/>
        </w:rPr>
        <w:t xml:space="preserve"> 13 </w:t>
      </w:r>
      <w:r w:rsidRPr="001D3E7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D3E79">
        <w:rPr>
          <w:rFonts w:asciiTheme="majorBidi" w:hAnsiTheme="majorBidi" w:cstheme="majorBidi"/>
          <w:sz w:val="30"/>
          <w:szCs w:val="30"/>
        </w:rPr>
        <w:t xml:space="preserve"> 2565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และสัญญาบริการซ่อมบำรุงเครื่องยนต์ผลิตไฟฟ้าจากก๊าซธรรมชาติกับผู้ให้บริการจำนวน </w:t>
      </w:r>
      <w:r w:rsidRPr="001D3E79">
        <w:rPr>
          <w:rFonts w:asciiTheme="majorBidi" w:hAnsiTheme="majorBidi" w:cstheme="majorBidi"/>
          <w:sz w:val="30"/>
          <w:szCs w:val="30"/>
        </w:rPr>
        <w:t>2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 ราย สัญญาดังกล่าว มีกำหนดระยะเวลา</w:t>
      </w:r>
      <w:r w:rsidRPr="001D3E79">
        <w:rPr>
          <w:rFonts w:asciiTheme="majorBidi" w:hAnsiTheme="majorBidi" w:cstheme="majorBidi"/>
          <w:sz w:val="30"/>
          <w:szCs w:val="30"/>
        </w:rPr>
        <w:t> 15 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นับแต่วันที่ลงนามในสัญญา </w:t>
      </w:r>
      <w:r w:rsidRPr="001D3E79">
        <w:rPr>
          <w:rFonts w:asciiTheme="majorBidi" w:hAnsiTheme="majorBidi" w:cstheme="majorBidi"/>
          <w:sz w:val="30"/>
          <w:szCs w:val="30"/>
        </w:rPr>
        <w:br/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มีมูลค่าตามสัญญาเป็นจำนวนเงิน </w:t>
      </w:r>
      <w:r w:rsidRPr="001D3E79">
        <w:rPr>
          <w:rFonts w:asciiTheme="majorBidi" w:hAnsiTheme="majorBidi" w:cstheme="majorBidi"/>
          <w:sz w:val="30"/>
          <w:szCs w:val="30"/>
        </w:rPr>
        <w:t xml:space="preserve">24.90 </w:t>
      </w:r>
      <w:r w:rsidRPr="001D3E7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1D3E79">
        <w:rPr>
          <w:rFonts w:asciiTheme="majorBidi" w:hAnsiTheme="majorBidi" w:cstheme="majorBidi"/>
          <w:sz w:val="30"/>
          <w:szCs w:val="30"/>
        </w:rPr>
        <w:t xml:space="preserve">854 </w:t>
      </w:r>
      <w:r w:rsidRPr="001D3E79">
        <w:rPr>
          <w:rFonts w:asciiTheme="majorBidi" w:hAnsiTheme="majorBidi" w:cstheme="majorBidi"/>
          <w:sz w:val="30"/>
          <w:szCs w:val="30"/>
          <w:cs/>
        </w:rPr>
        <w:t>ล้านเยน ณ วันที่</w:t>
      </w:r>
      <w:r w:rsidRPr="001D3E79">
        <w:rPr>
          <w:rFonts w:asciiTheme="majorBidi" w:hAnsiTheme="majorBidi" w:cstheme="majorBidi"/>
          <w:sz w:val="30"/>
          <w:szCs w:val="30"/>
        </w:rPr>
        <w:t> </w:t>
      </w:r>
      <w:r w:rsidR="004F276C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276C" w:rsidRPr="00516F6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B7F27" w:rsidRPr="001D3E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4F276C">
        <w:rPr>
          <w:rFonts w:asciiTheme="majorBidi" w:hAnsiTheme="majorBidi" w:cstheme="majorBidi"/>
          <w:sz w:val="30"/>
          <w:szCs w:val="30"/>
          <w:lang w:val="en-GB"/>
        </w:rPr>
        <w:t>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F3A8A" w:rsidRPr="001D3E79">
        <w:rPr>
          <w:rFonts w:asciiTheme="majorBidi" w:hAnsiTheme="majorBidi" w:cstheme="majorBidi" w:hint="cs"/>
          <w:sz w:val="30"/>
          <w:szCs w:val="30"/>
          <w:cs/>
        </w:rPr>
        <w:t>ย่อยดังกล่าว</w:t>
      </w:r>
      <w:r w:rsidRPr="001D3E79">
        <w:rPr>
          <w:rFonts w:asciiTheme="majorBidi" w:hAnsiTheme="majorBidi" w:cstheme="majorBidi"/>
          <w:sz w:val="30"/>
          <w:szCs w:val="30"/>
          <w:cs/>
        </w:rPr>
        <w:t>มี</w:t>
      </w:r>
      <w:r w:rsidRPr="00A030C2">
        <w:rPr>
          <w:rFonts w:asciiTheme="majorBidi" w:hAnsiTheme="majorBidi" w:cstheme="majorBidi"/>
          <w:sz w:val="30"/>
          <w:szCs w:val="30"/>
          <w:cs/>
        </w:rPr>
        <w:t>ภาระผูกพันคงเหลือตามสัญญาเป็นจำนวนเงิน</w:t>
      </w:r>
      <w:r w:rsidR="00E66807" w:rsidRPr="00A030C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22</w:t>
      </w:r>
      <w:r w:rsidR="00E66807" w:rsidRPr="00A030C2">
        <w:rPr>
          <w:rFonts w:asciiTheme="majorBidi" w:hAnsiTheme="majorBidi" w:cstheme="majorBidi" w:hint="cs"/>
          <w:sz w:val="30"/>
          <w:szCs w:val="30"/>
          <w:cs/>
        </w:rPr>
        <w:t>.</w:t>
      </w:r>
      <w:r w:rsidR="008F1F14" w:rsidRPr="008F1F14">
        <w:rPr>
          <w:rFonts w:asciiTheme="majorBidi" w:hAnsiTheme="majorBidi" w:cstheme="majorBidi" w:hint="cs"/>
          <w:sz w:val="30"/>
          <w:szCs w:val="30"/>
        </w:rPr>
        <w:t>37</w:t>
      </w:r>
      <w:r w:rsidR="000E0408" w:rsidRPr="00A030C2">
        <w:rPr>
          <w:rFonts w:asciiTheme="majorBidi" w:hAnsiTheme="majorBidi" w:cstheme="majorBidi"/>
          <w:sz w:val="30"/>
          <w:szCs w:val="30"/>
        </w:rPr>
        <w:t xml:space="preserve"> </w:t>
      </w:r>
      <w:r w:rsidRPr="00A030C2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A90CD5" w:rsidRPr="00A030C2">
        <w:rPr>
          <w:rFonts w:asciiTheme="majorBidi" w:hAnsiTheme="majorBidi" w:cstheme="majorBidi"/>
          <w:sz w:val="30"/>
          <w:szCs w:val="30"/>
        </w:rPr>
        <w:t xml:space="preserve"> </w:t>
      </w:r>
      <w:r w:rsidR="00E66807" w:rsidRPr="00A030C2">
        <w:rPr>
          <w:rFonts w:asciiTheme="majorBidi" w:hAnsiTheme="majorBidi" w:cstheme="majorBidi"/>
          <w:sz w:val="30"/>
          <w:szCs w:val="30"/>
        </w:rPr>
        <w:t>767.90</w:t>
      </w:r>
      <w:r w:rsidR="004F276C" w:rsidRPr="00A030C2">
        <w:rPr>
          <w:rFonts w:asciiTheme="majorBidi" w:hAnsiTheme="majorBidi" w:cstheme="majorBidi"/>
          <w:sz w:val="30"/>
          <w:szCs w:val="30"/>
        </w:rPr>
        <w:t xml:space="preserve">  </w:t>
      </w:r>
      <w:r w:rsidRPr="00A030C2">
        <w:rPr>
          <w:rFonts w:asciiTheme="majorBidi" w:hAnsiTheme="majorBidi" w:cstheme="majorBidi"/>
          <w:sz w:val="30"/>
          <w:szCs w:val="30"/>
          <w:cs/>
        </w:rPr>
        <w:t xml:space="preserve">ล้านเยน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A030C2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A030C2">
        <w:rPr>
          <w:rFonts w:ascii="Angsana New" w:hAnsi="Angsana New" w:hint="cs"/>
          <w:i/>
          <w:iCs/>
          <w:sz w:val="30"/>
          <w:szCs w:val="30"/>
        </w:rPr>
        <w:t>256</w:t>
      </w:r>
      <w:r w:rsidR="004F276C" w:rsidRPr="00A030C2">
        <w:rPr>
          <w:rFonts w:ascii="Angsana New" w:hAnsi="Angsana New"/>
          <w:i/>
          <w:iCs/>
          <w:sz w:val="30"/>
          <w:szCs w:val="30"/>
        </w:rPr>
        <w:t>8</w:t>
      </w:r>
      <w:r w:rsidRPr="00A030C2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A030C2">
        <w:rPr>
          <w:rFonts w:ascii="Angsana New" w:hAnsi="Angsana New"/>
          <w:i/>
          <w:iCs/>
          <w:sz w:val="30"/>
          <w:szCs w:val="30"/>
        </w:rPr>
        <w:t>2</w:t>
      </w:r>
      <w:r w:rsidR="00C62A6B" w:rsidRPr="00A030C2">
        <w:rPr>
          <w:rFonts w:ascii="Angsana New" w:hAnsi="Angsana New"/>
          <w:i/>
          <w:iCs/>
          <w:sz w:val="30"/>
          <w:szCs w:val="30"/>
        </w:rPr>
        <w:t>2</w:t>
      </w:r>
      <w:r w:rsidRPr="00A030C2">
        <w:rPr>
          <w:rFonts w:ascii="Angsana New" w:hAnsi="Angsana New"/>
          <w:i/>
          <w:iCs/>
          <w:sz w:val="30"/>
          <w:szCs w:val="30"/>
        </w:rPr>
        <w:t>.</w:t>
      </w:r>
      <w:r w:rsidR="00C62A6B" w:rsidRPr="00A030C2">
        <w:rPr>
          <w:rFonts w:ascii="Angsana New" w:hAnsi="Angsana New"/>
          <w:i/>
          <w:iCs/>
          <w:sz w:val="30"/>
          <w:szCs w:val="30"/>
        </w:rPr>
        <w:t>47</w:t>
      </w:r>
      <w:r w:rsidRPr="00A030C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A030C2">
        <w:rPr>
          <w:rFonts w:ascii="Angsana New" w:hAnsi="Angsana New"/>
          <w:i/>
          <w:iCs/>
          <w:sz w:val="30"/>
          <w:szCs w:val="30"/>
        </w:rPr>
        <w:t xml:space="preserve">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D75D4B" w:rsidRPr="00A030C2">
        <w:rPr>
          <w:rFonts w:ascii="Angsana New" w:hAnsi="Angsana New"/>
          <w:i/>
          <w:iCs/>
          <w:sz w:val="30"/>
          <w:szCs w:val="30"/>
        </w:rPr>
        <w:t>7</w:t>
      </w:r>
      <w:r w:rsidR="00C62A6B" w:rsidRPr="00A030C2">
        <w:rPr>
          <w:rFonts w:ascii="Angsana New" w:hAnsi="Angsana New"/>
          <w:i/>
          <w:iCs/>
          <w:sz w:val="30"/>
          <w:szCs w:val="30"/>
        </w:rPr>
        <w:t>72</w:t>
      </w:r>
      <w:r w:rsidR="00D75D4B" w:rsidRPr="00A030C2">
        <w:rPr>
          <w:rFonts w:ascii="Angsana New" w:hAnsi="Angsana New"/>
          <w:i/>
          <w:iCs/>
          <w:sz w:val="30"/>
          <w:szCs w:val="30"/>
        </w:rPr>
        <w:t>.</w:t>
      </w:r>
      <w:r w:rsidR="00C62A6B" w:rsidRPr="00A030C2">
        <w:rPr>
          <w:rFonts w:ascii="Angsana New" w:hAnsi="Angsana New"/>
          <w:i/>
          <w:iCs/>
          <w:sz w:val="30"/>
          <w:szCs w:val="30"/>
        </w:rPr>
        <w:t>17</w:t>
      </w:r>
      <w:r w:rsidRPr="00A030C2">
        <w:rPr>
          <w:rFonts w:ascii="Angsana New" w:hAnsi="Angsana New"/>
          <w:i/>
          <w:iCs/>
          <w:sz w:val="30"/>
          <w:szCs w:val="30"/>
        </w:rPr>
        <w:t xml:space="preserve"> </w:t>
      </w:r>
      <w:r w:rsidRPr="00A030C2">
        <w:rPr>
          <w:rFonts w:ascii="Angsana New" w:hAnsi="Angsana New" w:hint="cs"/>
          <w:i/>
          <w:iCs/>
          <w:sz w:val="30"/>
          <w:szCs w:val="30"/>
          <w:cs/>
        </w:rPr>
        <w:t>ล้านเยน)</w:t>
      </w:r>
    </w:p>
    <w:p w14:paraId="0FFCFFB1" w14:textId="4644D76D" w:rsidR="004C606C" w:rsidRPr="001D3E79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D3E7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สัญญาบำรุงรักษาเครื่องกังหันก๊าซและเครื่องกำเนิดไฟฟ้า </w:t>
      </w:r>
      <w:r w:rsidRPr="001D3E79">
        <w:rPr>
          <w:rFonts w:ascii="Angsana New" w:hAnsi="Angsana New"/>
          <w:b/>
          <w:bCs/>
          <w:i/>
          <w:iCs/>
          <w:sz w:val="30"/>
          <w:szCs w:val="30"/>
        </w:rPr>
        <w:t>(Maintenance of Gas Turbine and Generator)</w:t>
      </w:r>
    </w:p>
    <w:p w14:paraId="60B39C61" w14:textId="77777777" w:rsidR="004C606C" w:rsidRPr="001D3E79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99F9EF" w14:textId="56D3EBDC" w:rsidR="004C606C" w:rsidRDefault="004C606C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3E7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1D3E79">
        <w:rPr>
          <w:rFonts w:ascii="Angsana New" w:hAnsi="Angsana New"/>
          <w:sz w:val="30"/>
          <w:szCs w:val="30"/>
        </w:rPr>
        <w:t xml:space="preserve">26 </w:t>
      </w:r>
      <w:r w:rsidRPr="001D3E7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1D3E79">
        <w:rPr>
          <w:rFonts w:ascii="Angsana New" w:hAnsi="Angsana New"/>
          <w:sz w:val="30"/>
          <w:szCs w:val="30"/>
        </w:rPr>
        <w:t xml:space="preserve">2563 </w:t>
      </w:r>
      <w:r w:rsidRPr="001D3E79">
        <w:rPr>
          <w:rFonts w:ascii="Angsana New" w:hAnsi="Angsana New" w:hint="cs"/>
          <w:sz w:val="30"/>
          <w:szCs w:val="30"/>
          <w:cs/>
        </w:rPr>
        <w:t xml:space="preserve">บริษัท ราช เอ็นเนอร์จี ระยอง จำกัด ซึ่งเป็นบริษัทย่อยทางตรง ได้ทำสัญญาซ่อมและบำรุงรักษาเครื่องกังหันก๊าซ และเครื่องกำเนิดไฟฟ้ากับบริษัทซีเมนส์ เอนเนอร์ยี่ จำกัด เป็นระยะเวลา </w:t>
      </w:r>
      <w:r w:rsidRPr="001D3E79">
        <w:rPr>
          <w:rFonts w:ascii="Angsana New" w:hAnsi="Angsana New"/>
          <w:sz w:val="30"/>
          <w:szCs w:val="30"/>
        </w:rPr>
        <w:t xml:space="preserve">15 </w:t>
      </w:r>
      <w:r w:rsidRPr="001D3E79">
        <w:rPr>
          <w:rFonts w:ascii="Angsana New" w:hAnsi="Angsana New" w:hint="cs"/>
          <w:sz w:val="30"/>
          <w:szCs w:val="30"/>
          <w:cs/>
        </w:rPr>
        <w:t xml:space="preserve">ปี นับแต่วันที่เดินเครื่องเชิงพาณิชย์ หรือครบชั่วโมงการเดินเครื่องเทียบเท่า </w:t>
      </w:r>
      <w:r w:rsidRPr="001D3E79">
        <w:rPr>
          <w:rFonts w:ascii="Angsana New" w:hAnsi="Angsana New"/>
          <w:sz w:val="30"/>
          <w:szCs w:val="30"/>
        </w:rPr>
        <w:t xml:space="preserve">120,000 </w:t>
      </w:r>
      <w:r w:rsidRPr="001D3E79">
        <w:rPr>
          <w:rFonts w:ascii="Angsana New" w:hAnsi="Angsana New" w:hint="cs"/>
          <w:sz w:val="30"/>
          <w:szCs w:val="30"/>
          <w:cs/>
        </w:rPr>
        <w:t xml:space="preserve">ชั่วโมง หรือครบ </w:t>
      </w:r>
      <w:r w:rsidRPr="001D3E79">
        <w:rPr>
          <w:rFonts w:ascii="Angsana New" w:hAnsi="Angsana New"/>
          <w:sz w:val="30"/>
          <w:szCs w:val="30"/>
        </w:rPr>
        <w:t xml:space="preserve">2,000 </w:t>
      </w:r>
      <w:r w:rsidRPr="001D3E79">
        <w:rPr>
          <w:rFonts w:ascii="Angsana New" w:hAnsi="Angsana New" w:hint="cs"/>
          <w:sz w:val="30"/>
          <w:szCs w:val="30"/>
          <w:cs/>
        </w:rPr>
        <w:t xml:space="preserve">รอบการเดินเครื่องเทียบเท่าอย่างใดอย่างหนึ่งถึงก่อน ทั้งนี้ บริษัทย่อยดังกล่าวต้องจ่ายค่าตอบแทนแก่คู่สัญญาตามอัตราที่ระบุไว้ในสัญญาและจะมีการปรับมูลค่าตามสูตรการคำนวณที่ระบุไว้ไม่เกินร้อยละ </w:t>
      </w:r>
      <w:r w:rsidRPr="001D3E79">
        <w:rPr>
          <w:rFonts w:ascii="Angsana New" w:hAnsi="Angsana New"/>
          <w:sz w:val="30"/>
          <w:szCs w:val="30"/>
        </w:rPr>
        <w:t xml:space="preserve">3 </w:t>
      </w:r>
      <w:r w:rsidRPr="001D3E79">
        <w:rPr>
          <w:rFonts w:ascii="Angsana New" w:hAnsi="Angsana New" w:hint="cs"/>
          <w:sz w:val="30"/>
          <w:szCs w:val="30"/>
          <w:cs/>
        </w:rPr>
        <w:t xml:space="preserve">แต่ไม่ต่ำกว่ามูลค่าตามสัญญา และหากปีใดมูลค่าการปรับสูตรการคำนวณเกินกว่าร้อยละ </w:t>
      </w:r>
      <w:r w:rsidRPr="001D3E79">
        <w:rPr>
          <w:rFonts w:ascii="Angsana New" w:hAnsi="Angsana New"/>
          <w:sz w:val="30"/>
          <w:szCs w:val="30"/>
        </w:rPr>
        <w:t xml:space="preserve">3 </w:t>
      </w:r>
      <w:r w:rsidRPr="001D3E79">
        <w:rPr>
          <w:rFonts w:ascii="Angsana New" w:hAnsi="Angsana New" w:hint="cs"/>
          <w:sz w:val="30"/>
          <w:szCs w:val="30"/>
          <w:cs/>
        </w:rPr>
        <w:t xml:space="preserve">บริษัทผู้ให้บริการจะออกใบลดหนี้เมื่อสิ้นสุดสัญญา ณ วันที่ </w:t>
      </w:r>
      <w:r w:rsidR="004F276C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276C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4F276C">
        <w:rPr>
          <w:rFonts w:asciiTheme="majorBidi" w:hAnsiTheme="majorBidi" w:cstheme="majorBidi"/>
          <w:sz w:val="30"/>
          <w:szCs w:val="30"/>
        </w:rPr>
        <w:t>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="003F3A8A" w:rsidRPr="001D3E79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</w:t>
      </w:r>
      <w:r w:rsidR="003F3A8A" w:rsidRPr="00A030C2">
        <w:rPr>
          <w:rFonts w:ascii="Angsana New" w:hAnsi="Angsana New" w:hint="cs"/>
          <w:sz w:val="30"/>
          <w:szCs w:val="30"/>
          <w:cs/>
        </w:rPr>
        <w:t>สัญญาเป็นจำนวนเงิน</w:t>
      </w:r>
      <w:r w:rsidR="00874B92" w:rsidRPr="00A030C2">
        <w:rPr>
          <w:rFonts w:ascii="Angsana New" w:hAnsi="Angsana New" w:hint="cs"/>
          <w:sz w:val="30"/>
          <w:szCs w:val="30"/>
          <w:cs/>
        </w:rPr>
        <w:t xml:space="preserve"> </w:t>
      </w:r>
      <w:r w:rsidR="008F1F14" w:rsidRPr="008F1F14">
        <w:rPr>
          <w:rFonts w:ascii="Angsana New" w:hAnsi="Angsana New" w:hint="cs"/>
          <w:sz w:val="30"/>
          <w:szCs w:val="30"/>
        </w:rPr>
        <w:t>127</w:t>
      </w:r>
      <w:r w:rsidR="00874B92" w:rsidRPr="00A030C2">
        <w:rPr>
          <w:rFonts w:ascii="Angsana New" w:hAnsi="Angsana New" w:hint="cs"/>
          <w:sz w:val="30"/>
          <w:szCs w:val="30"/>
          <w:cs/>
        </w:rPr>
        <w:t>.</w:t>
      </w:r>
      <w:r w:rsidR="008F1F14" w:rsidRPr="008F1F14">
        <w:rPr>
          <w:rFonts w:ascii="Angsana New" w:hAnsi="Angsana New" w:hint="cs"/>
          <w:sz w:val="30"/>
          <w:szCs w:val="30"/>
        </w:rPr>
        <w:t>71</w:t>
      </w:r>
      <w:r w:rsidR="003F3A8A" w:rsidRPr="00A030C2">
        <w:rPr>
          <w:rFonts w:ascii="Angsana New" w:hAnsi="Angsana New"/>
          <w:sz w:val="30"/>
          <w:szCs w:val="30"/>
        </w:rPr>
        <w:t xml:space="preserve"> </w:t>
      </w:r>
      <w:r w:rsidR="003F3A8A" w:rsidRPr="00A030C2">
        <w:rPr>
          <w:rFonts w:ascii="Angsana New" w:hAnsi="Angsana New" w:hint="cs"/>
          <w:sz w:val="30"/>
          <w:szCs w:val="30"/>
          <w:cs/>
        </w:rPr>
        <w:t>ล้านโคร</w:t>
      </w:r>
      <w:r w:rsidR="003F3A8A" w:rsidRPr="001D3E79">
        <w:rPr>
          <w:rFonts w:ascii="Angsana New" w:hAnsi="Angsana New" w:hint="cs"/>
          <w:sz w:val="30"/>
          <w:szCs w:val="30"/>
          <w:cs/>
        </w:rPr>
        <w:t>นา</w:t>
      </w:r>
      <w:r w:rsidR="009E3645" w:rsidRPr="001D3E79">
        <w:rPr>
          <w:rFonts w:ascii="Angsana New" w:hAnsi="Angsana New"/>
          <w:sz w:val="30"/>
          <w:szCs w:val="30"/>
          <w:cs/>
        </w:rPr>
        <w:br/>
      </w:r>
      <w:r w:rsidR="003F3A8A" w:rsidRPr="001D3E79">
        <w:rPr>
          <w:rFonts w:ascii="Angsana New" w:hAnsi="Angsana New" w:hint="cs"/>
          <w:sz w:val="30"/>
          <w:szCs w:val="30"/>
          <w:cs/>
        </w:rPr>
        <w:t xml:space="preserve">สวีเดน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F3A8A"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F3A8A" w:rsidRPr="001D3E79">
        <w:rPr>
          <w:rFonts w:ascii="Angsana New" w:hAnsi="Angsana New"/>
          <w:i/>
          <w:iCs/>
          <w:sz w:val="30"/>
          <w:szCs w:val="30"/>
        </w:rPr>
        <w:t>256</w:t>
      </w:r>
      <w:r w:rsidR="004F276C">
        <w:rPr>
          <w:rFonts w:ascii="Angsana New" w:hAnsi="Angsana New"/>
          <w:i/>
          <w:iCs/>
          <w:sz w:val="30"/>
          <w:szCs w:val="30"/>
        </w:rPr>
        <w:t>8</w:t>
      </w:r>
      <w:r w:rsidR="003F3A8A" w:rsidRPr="001D3E79">
        <w:rPr>
          <w:rFonts w:ascii="Angsana New" w:hAnsi="Angsana New"/>
          <w:i/>
          <w:iCs/>
          <w:sz w:val="30"/>
          <w:szCs w:val="30"/>
        </w:rPr>
        <w:t>: 1</w:t>
      </w:r>
      <w:r w:rsidR="00C62A6B">
        <w:rPr>
          <w:rFonts w:ascii="Angsana New" w:hAnsi="Angsana New"/>
          <w:i/>
          <w:iCs/>
          <w:sz w:val="30"/>
          <w:szCs w:val="30"/>
        </w:rPr>
        <w:t>27</w:t>
      </w:r>
      <w:r w:rsidR="003F3A8A" w:rsidRPr="001D3E79">
        <w:rPr>
          <w:rFonts w:ascii="Angsana New" w:hAnsi="Angsana New"/>
          <w:i/>
          <w:iCs/>
          <w:sz w:val="30"/>
          <w:szCs w:val="30"/>
        </w:rPr>
        <w:t>.</w:t>
      </w:r>
      <w:r w:rsidR="00C62A6B">
        <w:rPr>
          <w:rFonts w:ascii="Angsana New" w:hAnsi="Angsana New"/>
          <w:i/>
          <w:iCs/>
          <w:sz w:val="30"/>
          <w:szCs w:val="30"/>
        </w:rPr>
        <w:t>71</w:t>
      </w:r>
      <w:r w:rsidR="003F3A8A" w:rsidRPr="001D3E79">
        <w:rPr>
          <w:rFonts w:ascii="Angsana New" w:hAnsi="Angsana New"/>
          <w:i/>
          <w:iCs/>
          <w:sz w:val="30"/>
          <w:szCs w:val="30"/>
        </w:rPr>
        <w:t xml:space="preserve"> </w:t>
      </w:r>
      <w:r w:rsidR="003F3A8A" w:rsidRPr="001D3E79">
        <w:rPr>
          <w:rFonts w:ascii="Angsana New" w:hAnsi="Angsana New" w:hint="cs"/>
          <w:i/>
          <w:iCs/>
          <w:sz w:val="30"/>
          <w:szCs w:val="30"/>
          <w:cs/>
        </w:rPr>
        <w:t>ล้านโครนาสวีเดน)</w:t>
      </w:r>
      <w:r w:rsidRPr="00606ADA">
        <w:rPr>
          <w:rFonts w:ascii="Angsana New" w:hAnsi="Angsana New"/>
          <w:sz w:val="30"/>
          <w:szCs w:val="30"/>
        </w:rPr>
        <w:t xml:space="preserve"> </w:t>
      </w:r>
      <w:r w:rsidRPr="00606AD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0E9017D" w14:textId="77777777" w:rsidR="00256067" w:rsidRDefault="00256067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0BF0D6" w14:textId="77777777" w:rsidR="00256067" w:rsidRPr="00C26995" w:rsidRDefault="00256067" w:rsidP="0025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สัญญาบริการระยะยาว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(Long Term Service Agreement)</w:t>
      </w:r>
    </w:p>
    <w:p w14:paraId="2E233A9A" w14:textId="77777777" w:rsidR="00256067" w:rsidRPr="00256067" w:rsidRDefault="00256067" w:rsidP="0025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88BFF43" w14:textId="32D02A9C" w:rsidR="00256067" w:rsidRDefault="00256067" w:rsidP="0025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7235">
        <w:rPr>
          <w:rFonts w:ascii="Angsana New" w:hAnsi="Angsana New"/>
          <w:sz w:val="30"/>
          <w:szCs w:val="30"/>
        </w:rPr>
        <w:t>29</w:t>
      </w:r>
      <w:r w:rsidRPr="00C2699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A77235">
        <w:rPr>
          <w:rFonts w:ascii="Angsana New" w:hAnsi="Angsana New"/>
          <w:sz w:val="30"/>
          <w:szCs w:val="30"/>
        </w:rPr>
        <w:t>2563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>บริษัท หินกองเพาเวอร์ จำกัด ซึ่งเป็นบริษัทย่อยทางตรง ได้ลงนามสัญญาบริ</w:t>
      </w:r>
      <w:r w:rsidRPr="00D67E60">
        <w:rPr>
          <w:rFonts w:ascii="Angsana New" w:hAnsi="Angsana New" w:hint="cs"/>
          <w:spacing w:val="-2"/>
          <w:sz w:val="30"/>
          <w:szCs w:val="30"/>
          <w:cs/>
        </w:rPr>
        <w:t>การซ่อม</w:t>
      </w:r>
      <w:r w:rsidRPr="00C26995">
        <w:rPr>
          <w:rFonts w:ascii="Angsana New" w:hAnsi="Angsana New" w:hint="cs"/>
          <w:sz w:val="30"/>
          <w:szCs w:val="30"/>
          <w:cs/>
        </w:rPr>
        <w:t>บำรุงรักษาและจัดหาอะไหล่ระยะยาวกับ</w:t>
      </w:r>
      <w:r>
        <w:rPr>
          <w:rFonts w:ascii="Angsana New" w:hAnsi="Angsana New" w:hint="cs"/>
          <w:sz w:val="30"/>
          <w:szCs w:val="30"/>
          <w:cs/>
        </w:rPr>
        <w:t>ผู้ให้บริการรายหนึ่ง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สัญญาดังกล่าวมีผลบังคับใช้ตั้งแต่วันที่ลงนามในสัญญาจนถึงวันสิ้นสุดการเดินเครื่องตามสัญญาซื้อขายไฟฟ้าในปี </w:t>
      </w:r>
      <w:r w:rsidRPr="00A77235">
        <w:rPr>
          <w:rFonts w:ascii="Angsana New" w:hAnsi="Angsana New"/>
          <w:sz w:val="30"/>
          <w:szCs w:val="30"/>
        </w:rPr>
        <w:t>2593</w:t>
      </w:r>
      <w:r w:rsidRPr="00C26995">
        <w:rPr>
          <w:rFonts w:ascii="Angsana New" w:hAnsi="Angsana New"/>
          <w:sz w:val="30"/>
          <w:szCs w:val="30"/>
        </w:rPr>
        <w:t xml:space="preserve"> </w:t>
      </w:r>
      <w:r w:rsidRPr="00C26995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โดยมีมูลค่าตามสัญญาเป็นจำนวนเงิน </w:t>
      </w:r>
      <w:r w:rsidRPr="00566E67">
        <w:rPr>
          <w:rFonts w:ascii="Angsana New" w:hAnsi="Angsana New"/>
          <w:spacing w:val="2"/>
          <w:sz w:val="30"/>
          <w:szCs w:val="30"/>
        </w:rPr>
        <w:t>29,263</w:t>
      </w:r>
      <w:r w:rsidRPr="00566E67">
        <w:rPr>
          <w:rFonts w:ascii="Angsana New" w:hAnsi="Angsana New" w:hint="cs"/>
          <w:spacing w:val="2"/>
          <w:sz w:val="30"/>
          <w:szCs w:val="30"/>
          <w:cs/>
        </w:rPr>
        <w:t xml:space="preserve"> ล้านเยน ณ วันที่ </w:t>
      </w:r>
      <w:r w:rsidRPr="00566E67">
        <w:rPr>
          <w:rFonts w:ascii="Angsana New" w:hAnsi="Angsana New"/>
          <w:spacing w:val="2"/>
          <w:sz w:val="30"/>
          <w:szCs w:val="30"/>
        </w:rPr>
        <w:t>31</w:t>
      </w:r>
      <w:r w:rsidRPr="00566E67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944DB" w:rsidRPr="00566E67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="002944DB" w:rsidRPr="00566E67">
        <w:rPr>
          <w:rFonts w:ascii="Angsana New" w:hAnsi="Angsana New"/>
          <w:spacing w:val="2"/>
          <w:sz w:val="30"/>
          <w:szCs w:val="30"/>
        </w:rPr>
        <w:t>2569</w:t>
      </w:r>
      <w:r w:rsidRPr="00566E67">
        <w:rPr>
          <w:rFonts w:ascii="Angsana New" w:hAnsi="Angsana New"/>
          <w:spacing w:val="2"/>
          <w:sz w:val="30"/>
          <w:szCs w:val="30"/>
        </w:rPr>
        <w:t xml:space="preserve"> </w:t>
      </w:r>
      <w:r w:rsidRPr="00566E67">
        <w:rPr>
          <w:rFonts w:ascii="Angsana New" w:hAnsi="Angsana New" w:hint="cs"/>
          <w:spacing w:val="2"/>
          <w:sz w:val="30"/>
          <w:szCs w:val="30"/>
          <w:cs/>
        </w:rPr>
        <w:t xml:space="preserve">บริษัทย่อยดังกล่าวมีภาระผูกพันคงเหลือตามสัญญาเป็นจำนวนเงิน </w:t>
      </w:r>
      <w:r w:rsidRPr="00566E67">
        <w:rPr>
          <w:rFonts w:ascii="Angsana New" w:hAnsi="Angsana New"/>
          <w:spacing w:val="2"/>
          <w:sz w:val="30"/>
          <w:szCs w:val="30"/>
        </w:rPr>
        <w:t xml:space="preserve">28,618 </w:t>
      </w:r>
      <w:r w:rsidRPr="00566E67">
        <w:rPr>
          <w:rFonts w:ascii="Angsana New" w:hAnsi="Angsana New" w:hint="cs"/>
          <w:spacing w:val="2"/>
          <w:sz w:val="30"/>
          <w:szCs w:val="30"/>
          <w:cs/>
        </w:rPr>
        <w:t>ล้านเยน</w:t>
      </w:r>
    </w:p>
    <w:p w14:paraId="6966FBAB" w14:textId="77777777" w:rsidR="00D038DF" w:rsidRPr="00C26995" w:rsidRDefault="00D038DF" w:rsidP="0025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0CEE288" w14:textId="77777777" w:rsidR="00D038DF" w:rsidRPr="00C26995" w:rsidRDefault="00D038DF" w:rsidP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C2699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สัญญาสนับสนุนทางการเงิน</w:t>
      </w:r>
    </w:p>
    <w:p w14:paraId="6BD53061" w14:textId="77777777" w:rsidR="00D038DF" w:rsidRPr="00D038DF" w:rsidRDefault="00D038DF" w:rsidP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6"/>
          <w:szCs w:val="36"/>
          <w:cs/>
        </w:rPr>
      </w:pPr>
    </w:p>
    <w:p w14:paraId="6CADE32F" w14:textId="77777777" w:rsidR="00D038DF" w:rsidRPr="00C26995" w:rsidRDefault="00D038DF" w:rsidP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2699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7235">
        <w:rPr>
          <w:rFonts w:ascii="Angsana New" w:hAnsi="Angsana New"/>
          <w:sz w:val="30"/>
          <w:szCs w:val="30"/>
        </w:rPr>
        <w:t>11</w:t>
      </w:r>
      <w:r w:rsidRPr="00C2699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A77235">
        <w:rPr>
          <w:rFonts w:ascii="Angsana New" w:hAnsi="Angsana New" w:hint="cs"/>
          <w:sz w:val="30"/>
          <w:szCs w:val="30"/>
        </w:rPr>
        <w:t>2560</w:t>
      </w:r>
      <w:r w:rsidRPr="00C26995">
        <w:rPr>
          <w:rFonts w:ascii="Angsana New" w:hAnsi="Angsana New" w:hint="cs"/>
          <w:sz w:val="30"/>
          <w:szCs w:val="30"/>
          <w:cs/>
        </w:rPr>
        <w:t xml:space="preserve"> บริษัทได้ทำสัญญาสนับสนุนทางการเงินแก่บริษัท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 โดยบริษัทตกลงที่จะให้การสนับสนุนทางการเงินในรูปของเงินกู้</w:t>
      </w:r>
      <w:r w:rsidRPr="00C26995">
        <w:rPr>
          <w:rFonts w:ascii="Angsana New" w:hAnsi="Angsana New"/>
          <w:sz w:val="30"/>
          <w:szCs w:val="30"/>
          <w:cs/>
        </w:rPr>
        <w:br/>
      </w:r>
      <w:r w:rsidRPr="00C26995">
        <w:rPr>
          <w:rFonts w:ascii="Angsana New" w:hAnsi="Angsana New" w:hint="cs"/>
          <w:sz w:val="30"/>
          <w:szCs w:val="30"/>
          <w:cs/>
        </w:rPr>
        <w:t xml:space="preserve">ผู้ถือหุ้น หรือการค้ำประกันใด ๆ ตามสัดส่วนการถือหุ้นร้อยละ </w:t>
      </w:r>
      <w:r w:rsidRPr="00A77235">
        <w:rPr>
          <w:rFonts w:ascii="Angsana New" w:hAnsi="Angsana New" w:hint="cs"/>
          <w:sz w:val="30"/>
          <w:szCs w:val="30"/>
        </w:rPr>
        <w:t>10</w:t>
      </w:r>
      <w:r w:rsidRPr="00C26995">
        <w:rPr>
          <w:rFonts w:ascii="Angsana New" w:hAnsi="Angsana New" w:hint="cs"/>
          <w:sz w:val="30"/>
          <w:szCs w:val="30"/>
          <w:cs/>
        </w:rPr>
        <w:t xml:space="preserve"> โดยมีวงเงินและเงื่อนไขตามที่ระบุในสัญญา </w:t>
      </w:r>
    </w:p>
    <w:p w14:paraId="19C95D45" w14:textId="77777777" w:rsidR="00256067" w:rsidRDefault="00256067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B6AFE7" w14:textId="106AF9B0" w:rsidR="00C00EF2" w:rsidRPr="00606ADA" w:rsidRDefault="00C00EF2" w:rsidP="001D3E79">
      <w:pPr>
        <w:spacing w:line="240" w:lineRule="auto"/>
        <w:ind w:left="540" w:right="-43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606ADA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07872297" w14:textId="77777777" w:rsidR="00C00EF2" w:rsidRPr="00606ADA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E31ED1" w14:textId="4B71CF34" w:rsidR="00C972A4" w:rsidRPr="00627208" w:rsidRDefault="00C00EF2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napToGrid w:val="0"/>
          <w:sz w:val="30"/>
          <w:szCs w:val="30"/>
          <w:lang w:eastAsia="th-TH"/>
        </w:rPr>
      </w:pPr>
      <w:bookmarkStart w:id="4" w:name="_Hlk196918997"/>
      <w:r w:rsidRPr="001D3E7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F276C" w:rsidRPr="00516F6F">
        <w:rPr>
          <w:rFonts w:asciiTheme="majorBidi" w:hAnsiTheme="majorBidi" w:cstheme="majorBidi"/>
          <w:sz w:val="30"/>
          <w:szCs w:val="30"/>
        </w:rPr>
        <w:t xml:space="preserve">31 </w:t>
      </w:r>
      <w:r w:rsidR="004F276C" w:rsidRPr="00516F6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B7F27" w:rsidRPr="001D3E79">
        <w:rPr>
          <w:rFonts w:asciiTheme="majorBidi" w:hAnsiTheme="majorBidi" w:cstheme="majorBidi"/>
          <w:sz w:val="30"/>
          <w:szCs w:val="30"/>
        </w:rPr>
        <w:t>256</w:t>
      </w:r>
      <w:r w:rsidR="004F276C">
        <w:rPr>
          <w:rFonts w:asciiTheme="majorBidi" w:hAnsiTheme="majorBidi" w:cstheme="majorBidi"/>
          <w:sz w:val="30"/>
          <w:szCs w:val="30"/>
          <w:lang w:val="en-GB"/>
        </w:rPr>
        <w:t>9</w:t>
      </w:r>
      <w:r w:rsidR="00DB7F27" w:rsidRPr="001D3E79">
        <w:rPr>
          <w:rFonts w:asciiTheme="majorBidi" w:hAnsiTheme="majorBidi" w:cstheme="majorBidi"/>
          <w:sz w:val="30"/>
          <w:szCs w:val="30"/>
        </w:rPr>
        <w:t xml:space="preserve">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1D3E79">
        <w:rPr>
          <w:rFonts w:asciiTheme="majorBidi" w:hAnsiTheme="majorBidi" w:cstheme="majorBidi"/>
          <w:sz w:val="30"/>
          <w:szCs w:val="30"/>
          <w:cs/>
        </w:rPr>
        <w:t>มีวงเงินธุรกรรมที่ยังไม่ได้ใช้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เป็นจำนวนเงิน</w:t>
      </w:r>
      <w:r w:rsidR="00C36417" w:rsidRPr="001D3E79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2611F8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7,998.12</w:t>
      </w:r>
      <w:r w:rsidR="002A0BF2" w:rsidRPr="001D3E79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ล้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านบาท</w:t>
      </w:r>
      <w:r w:rsidR="00C36417" w:rsidRPr="001D3E79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>และ</w:t>
      </w:r>
      <w:r w:rsidR="00C972A4" w:rsidRPr="001D3E79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2611F8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604.54</w:t>
      </w:r>
      <w:r w:rsidR="002A0BF2" w:rsidRPr="001D3E79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="00557D32" w:rsidRPr="001D3E79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="00E11B2F" w:rsidRPr="001D3E79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E11B2F" w:rsidRPr="001D3E79">
        <w:rPr>
          <w:rFonts w:ascii="Angsana New" w:hAnsi="Angsana New"/>
          <w:i/>
          <w:iCs/>
          <w:sz w:val="30"/>
          <w:szCs w:val="30"/>
        </w:rPr>
        <w:t xml:space="preserve">31 </w:t>
      </w:r>
      <w:r w:rsidR="00E11B2F" w:rsidRPr="001D3E7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11B2F" w:rsidRPr="001D3E7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256</w:t>
      </w:r>
      <w:r w:rsidR="004F276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</w:t>
      </w:r>
      <w:r w:rsidR="00E11B2F" w:rsidRPr="001D3E79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C62A6B" w:rsidRPr="00C62A6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8,037.59</w:t>
      </w:r>
      <w:r w:rsidR="00C62A6B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C62A6B" w:rsidRPr="00C62A6B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485.96</w:t>
      </w:r>
      <w:r w:rsidR="00C62A6B" w:rsidRPr="00C2699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4F0A85" w:rsidRPr="001D3E79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E11B2F" w:rsidRPr="001D3E79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bookmarkEnd w:id="4"/>
    <w:p w14:paraId="59C9DCCE" w14:textId="6FF90E61" w:rsidR="00D038DF" w:rsidRDefault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42"/>
        <w:gridCol w:w="1289"/>
      </w:tblGrid>
      <w:tr w:rsidR="00CC4E68" w:rsidRPr="00627208" w14:paraId="340C29E5" w14:textId="77777777" w:rsidTr="006643BC">
        <w:trPr>
          <w:trHeight w:val="659"/>
          <w:tblHeader/>
        </w:trPr>
        <w:tc>
          <w:tcPr>
            <w:tcW w:w="3479" w:type="pct"/>
            <w:vAlign w:val="bottom"/>
          </w:tcPr>
          <w:p w14:paraId="3F3810C4" w14:textId="10101894" w:rsidR="00CC4E68" w:rsidRPr="00627208" w:rsidRDefault="004F276C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B7F27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87" w:type="pct"/>
            <w:vAlign w:val="bottom"/>
          </w:tcPr>
          <w:p w14:paraId="64E8097D" w14:textId="3129B36C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  <w:vAlign w:val="bottom"/>
          </w:tcPr>
          <w:p w14:paraId="34C0FBE5" w14:textId="77777777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A8C40DA" w14:textId="77777777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A0E209" w14:textId="27D5135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C4E68" w:rsidRPr="00627208" w14:paraId="46A15DD9" w14:textId="77777777" w:rsidTr="006643BC">
        <w:trPr>
          <w:tblHeader/>
        </w:trPr>
        <w:tc>
          <w:tcPr>
            <w:tcW w:w="3479" w:type="pct"/>
          </w:tcPr>
          <w:p w14:paraId="51AFF9A0" w14:textId="2351696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67085B3F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4E68" w:rsidRPr="00627208" w14:paraId="0304FE0F" w14:textId="77777777" w:rsidTr="00516F6F">
        <w:tc>
          <w:tcPr>
            <w:tcW w:w="3479" w:type="pct"/>
          </w:tcPr>
          <w:p w14:paraId="379A1F21" w14:textId="14028A2A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7" w:type="pct"/>
          </w:tcPr>
          <w:p w14:paraId="2EA911E7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7208763" w14:textId="77777777" w:rsidR="00CC4E68" w:rsidRPr="00627208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25F6AAD9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3E5C1E5" w14:textId="77777777" w:rsidTr="00516F6F">
        <w:tc>
          <w:tcPr>
            <w:tcW w:w="3479" w:type="pct"/>
          </w:tcPr>
          <w:p w14:paraId="719333E7" w14:textId="68BF9AD8" w:rsidR="00CC4E68" w:rsidRPr="00627208" w:rsidRDefault="00F8521F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F6F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="00AE5F83" w:rsidRPr="00516F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E5F83" w:rsidRPr="00516F6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373B1670" w14:textId="7715AF4E" w:rsidR="00CC4E68" w:rsidRPr="00AB58C3" w:rsidRDefault="00343B70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AB58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98.13</w:t>
            </w:r>
          </w:p>
        </w:tc>
        <w:tc>
          <w:tcPr>
            <w:tcW w:w="132" w:type="pct"/>
          </w:tcPr>
          <w:p w14:paraId="70D89848" w14:textId="77777777" w:rsidR="00CC4E68" w:rsidRPr="00E27119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056FAF1" w14:textId="2A4A74D2" w:rsidR="00CC4E68" w:rsidRPr="00AB58C3" w:rsidRDefault="00343B70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8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5.65</w:t>
            </w:r>
          </w:p>
        </w:tc>
      </w:tr>
      <w:tr w:rsidR="00CC4E68" w:rsidRPr="009B6BAA" w14:paraId="78CD6933" w14:textId="77777777" w:rsidTr="00516F6F">
        <w:tc>
          <w:tcPr>
            <w:tcW w:w="3479" w:type="pct"/>
          </w:tcPr>
          <w:p w14:paraId="7FFDCC2B" w14:textId="77777777" w:rsidR="00CC4E68" w:rsidRPr="009B6BAA" w:rsidRDefault="00CC4E68" w:rsidP="001D3E7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468E7ADE" w14:textId="77777777" w:rsidR="00CC4E68" w:rsidRPr="00213B29" w:rsidRDefault="00CC4E68" w:rsidP="001D3E7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30C6A31" w14:textId="77777777" w:rsidR="00CC4E68" w:rsidRPr="009B6BAA" w:rsidRDefault="00CC4E68" w:rsidP="001D3E79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6E52C7F1" w14:textId="77777777" w:rsidR="00CC4E68" w:rsidRPr="009B6BAA" w:rsidRDefault="00CC4E68" w:rsidP="001D3E7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B3ACE94" w14:textId="77777777" w:rsidTr="00516F6F">
        <w:tc>
          <w:tcPr>
            <w:tcW w:w="3479" w:type="pct"/>
          </w:tcPr>
          <w:p w14:paraId="7B49C515" w14:textId="49C1E65F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581AA4B3" w14:textId="6D621DA7" w:rsidR="00CC4E68" w:rsidRPr="00213B29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12D3A6D" w14:textId="77777777" w:rsidR="00CC4E68" w:rsidRPr="00627208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0F272172" w14:textId="77777777" w:rsidR="00CC4E68" w:rsidRPr="00627208" w:rsidRDefault="00CC4E68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0FCCE517" w14:textId="77777777" w:rsidTr="00516F6F">
        <w:tc>
          <w:tcPr>
            <w:tcW w:w="3479" w:type="pct"/>
          </w:tcPr>
          <w:p w14:paraId="285E9E7A" w14:textId="783BC0B5" w:rsidR="00CC4E68" w:rsidRPr="00627208" w:rsidRDefault="00CC4E68" w:rsidP="001D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="009B6B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9B6BAA" w:rsidRPr="00627208">
              <w:rPr>
                <w:rFonts w:asciiTheme="majorBidi" w:hAnsiTheme="majorBidi" w:cstheme="majorBidi"/>
                <w:sz w:val="30"/>
                <w:szCs w:val="30"/>
              </w:rPr>
              <w:t>Standby Letters of Credit</w:t>
            </w: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50F27F8B" w14:textId="0F7603C6" w:rsidR="00CC4E68" w:rsidRPr="00AB58C3" w:rsidRDefault="00343B70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8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FC6A63" w:rsidRPr="00AB58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582.34</w:t>
            </w:r>
          </w:p>
        </w:tc>
        <w:tc>
          <w:tcPr>
            <w:tcW w:w="132" w:type="pct"/>
          </w:tcPr>
          <w:p w14:paraId="0213CD71" w14:textId="77777777" w:rsidR="00CC4E68" w:rsidRPr="00055890" w:rsidRDefault="00CC4E68" w:rsidP="001D3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CBD28A3" w14:textId="23E7822A" w:rsidR="00CC4E68" w:rsidRPr="00AB58C3" w:rsidRDefault="00343B70" w:rsidP="001D3E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B58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301.98</w:t>
            </w:r>
          </w:p>
        </w:tc>
      </w:tr>
    </w:tbl>
    <w:p w14:paraId="2911A4F0" w14:textId="77777777" w:rsidR="000559E7" w:rsidRDefault="000559E7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val="th-TH" w:eastAsia="th-TH"/>
        </w:rPr>
      </w:pPr>
    </w:p>
    <w:p w14:paraId="5EFF0684" w14:textId="4362317F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A82C65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78A9DA94" w14:textId="77777777" w:rsidR="00E11B2F" w:rsidRPr="0086652C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28"/>
          <w:szCs w:val="28"/>
          <w:cs/>
          <w:lang w:eastAsia="th-TH"/>
        </w:rPr>
      </w:pPr>
    </w:p>
    <w:p w14:paraId="27335DCC" w14:textId="213FAD5B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pacing w:val="2"/>
          <w:sz w:val="30"/>
          <w:szCs w:val="30"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ราช โคเจนเนอเรชั่น จำกัด </w:t>
      </w:r>
      <w:r w:rsidR="0042150E" w:rsidRPr="00A82C6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ราช เอ็นเนอร์จี ระยอง จำกัด</w:t>
      </w:r>
      <w:r w:rsidR="00ED591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ED5918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และ</w:t>
      </w:r>
      <w:r w:rsidR="00ED5918" w:rsidRPr="00ED5918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บริษัท หินกองเพาเวอร์ จำกัด</w:t>
      </w:r>
      <w:r w:rsidR="00ED5918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</w:t>
      </w:r>
      <w:r w:rsidRPr="00A82C65">
        <w:rPr>
          <w:rFonts w:ascii="Angsana New" w:eastAsia="Cordia New" w:hAnsi="Angsana New"/>
          <w:snapToGrid w:val="0"/>
          <w:spacing w:val="2"/>
          <w:sz w:val="30"/>
          <w:szCs w:val="30"/>
          <w:cs/>
          <w:lang w:val="th-TH" w:eastAsia="th-TH"/>
        </w:rPr>
        <w:t>บริษัทย่อยทางตรง ไปเป็นหลักทรัพย์ค้ำประกันการกู้เงินให้แก่เจ้าหนี้เงินกู้ของบริษัทย่อยดังกล่าว</w:t>
      </w:r>
    </w:p>
    <w:p w14:paraId="78A222AA" w14:textId="77777777" w:rsidR="00E11B2F" w:rsidRPr="0086652C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cs/>
          <w:lang w:val="th-TH" w:eastAsia="th-TH"/>
        </w:rPr>
      </w:pPr>
    </w:p>
    <w:p w14:paraId="7F18BF80" w14:textId="77777777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377997E" w14:textId="77777777" w:rsidR="00E11B2F" w:rsidRPr="0086652C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cs/>
          <w:lang w:val="th-TH" w:eastAsia="th-TH"/>
        </w:rPr>
      </w:pPr>
    </w:p>
    <w:p w14:paraId="4E486AB0" w14:textId="74372FE9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</w:t>
      </w:r>
      <w:r w:rsidR="0042150E" w:rsidRPr="00A82C6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 อาร์ อี เอ็น โคราช เอนเนอร์ยี</w:t>
      </w:r>
      <w:r w:rsidR="00B931D6" w:rsidRPr="00A82C6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่</w:t>
      </w:r>
      <w:r w:rsidR="0042150E" w:rsidRPr="00A82C65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จำกัด 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4B31BBC7" w14:textId="77777777" w:rsidR="00E11B2F" w:rsidRPr="0086652C" w:rsidRDefault="00E11B2F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cs/>
          <w:lang w:val="th-TH" w:eastAsia="th-TH"/>
        </w:rPr>
      </w:pPr>
    </w:p>
    <w:p w14:paraId="4DFD92F7" w14:textId="77777777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A82C6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A82C65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0ADBAD2B" w14:textId="77777777" w:rsidR="00E11B2F" w:rsidRPr="0086652C" w:rsidRDefault="00E11B2F" w:rsidP="001D3E79">
      <w:pPr>
        <w:ind w:left="540"/>
        <w:jc w:val="thaiDistribute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4D3C4C1D" w14:textId="77777777" w:rsidR="00E11B2F" w:rsidRPr="00A82C65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 w:rsidRPr="00A82C6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อาร์เอช อินเตอร์เนชั่นแนล </w:t>
      </w:r>
      <w:r w:rsidRPr="00A82C65">
        <w:rPr>
          <w:rFonts w:ascii="Angsana New" w:eastAsia="Cordia New" w:hAnsi="Angsana New"/>
          <w:snapToGrid w:val="0"/>
          <w:sz w:val="30"/>
          <w:szCs w:val="30"/>
          <w:lang w:eastAsia="th-TH"/>
        </w:rPr>
        <w:t>(</w:t>
      </w:r>
      <w:r w:rsidRPr="00A82C6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สิงคโปร์</w:t>
      </w:r>
      <w:r w:rsidRPr="00A82C65">
        <w:rPr>
          <w:rFonts w:ascii="Angsana New" w:eastAsia="Cordia New" w:hAnsi="Angsana New"/>
          <w:snapToGrid w:val="0"/>
          <w:sz w:val="30"/>
          <w:szCs w:val="30"/>
          <w:lang w:eastAsia="th-TH"/>
        </w:rPr>
        <w:t>)</w:t>
      </w:r>
      <w:r w:rsidRPr="00A82C6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คอร์ปอเรชั่น จำกัด ซึ่งเป็นบริษัทย่อยทางอ้อม ได้นำใบหุ้นของบริษัท </w:t>
      </w:r>
      <w:proofErr w:type="spellStart"/>
      <w:r w:rsidRPr="00A82C65">
        <w:rPr>
          <w:rFonts w:ascii="Angsana New" w:eastAsia="Cordi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A82C65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Capital B.V. </w:t>
      </w:r>
      <w:r w:rsidRPr="00A82C65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ซึ่งเป็นการร่วมค้าทางตรงของบริษัทย่อยดังกล่าว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43AD280E" w14:textId="77777777" w:rsidR="0042150E" w:rsidRPr="0086652C" w:rsidRDefault="0042150E" w:rsidP="001D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cs/>
          <w:lang w:val="th-TH" w:eastAsia="th-TH"/>
        </w:rPr>
      </w:pPr>
    </w:p>
    <w:p w14:paraId="64E681E4" w14:textId="77777777" w:rsidR="0042150E" w:rsidRDefault="0042150E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A82C6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ไปเป็นหลักทรัพย์ค้ำประกันการกู้เงินให้แก่เจ้าหนี้เงินกู้ของบริษัทดังกล่าว</w:t>
      </w:r>
    </w:p>
    <w:p w14:paraId="58EC998C" w14:textId="77777777" w:rsidR="00E11B2F" w:rsidRPr="0050233B" w:rsidRDefault="00E11B2F" w:rsidP="001D3E7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คดีความสำคัญ</w:t>
      </w:r>
    </w:p>
    <w:p w14:paraId="07CB7AF0" w14:textId="77777777" w:rsidR="00E11B2F" w:rsidRPr="0086652C" w:rsidRDefault="00E11B2F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28"/>
          <w:szCs w:val="28"/>
          <w:lang w:val="th-TH" w:eastAsia="th-TH"/>
        </w:rPr>
      </w:pPr>
    </w:p>
    <w:p w14:paraId="2437EBF5" w14:textId="77777777" w:rsidR="00E11B2F" w:rsidRDefault="00E11B2F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</w:pP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2562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5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  <w:t>,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271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.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10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เมื่อวันที่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30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2563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12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2565 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ษ</w:t>
      </w:r>
      <w:r w:rsidRPr="00A82C65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ได้มีคำพิพากษายืนตามคำพิพากษาของศาลทรัพย์สินทางปัญญาและการค้าระหว่างประเทศกลางที่ยกฟ้องโจทก์ บริษัทจึงไม่ได้บันทึกหนี้สินที่อาจจะเกิดขึ้นจากคดีดังกล่าว</w:t>
      </w:r>
    </w:p>
    <w:p w14:paraId="0E762BC0" w14:textId="77777777" w:rsidR="00D038DF" w:rsidRPr="00A82C65" w:rsidRDefault="00D038DF" w:rsidP="001D3E79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</w:pPr>
    </w:p>
    <w:p w14:paraId="0FE9C440" w14:textId="77777777" w:rsidR="008B506D" w:rsidRPr="00A82C65" w:rsidRDefault="008B506D" w:rsidP="001D3E7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82C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C21B573" w14:textId="77777777" w:rsidR="006F23E3" w:rsidRPr="006F23E3" w:rsidRDefault="006F23E3" w:rsidP="006F2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7048B2D1" w14:textId="37ED318C" w:rsidR="00A64BC4" w:rsidRPr="00A64BC4" w:rsidRDefault="00A64BC4" w:rsidP="00A64B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A64BC4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</w:t>
      </w:r>
      <w:r w:rsidRPr="00A64BC4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ออกและเสนอขายหุ้นกู้เพื่ออนุรักษ์สิ่งแวดล้อม</w:t>
      </w:r>
    </w:p>
    <w:p w14:paraId="247FA2E9" w14:textId="4F6DFA3E" w:rsidR="00E10699" w:rsidRDefault="00E10699" w:rsidP="0023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napToGrid w:val="0"/>
          <w:sz w:val="30"/>
          <w:szCs w:val="30"/>
          <w:cs/>
          <w:lang w:val="th-TH" w:eastAsia="th-TH"/>
        </w:rPr>
      </w:pPr>
    </w:p>
    <w:p w14:paraId="7BDA740B" w14:textId="703C4118" w:rsidR="00E10699" w:rsidRPr="00E10699" w:rsidRDefault="00E10699" w:rsidP="00952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069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551E4">
        <w:rPr>
          <w:rFonts w:ascii="Angsana New" w:hAnsi="Angsana New"/>
          <w:sz w:val="30"/>
          <w:szCs w:val="30"/>
        </w:rPr>
        <w:t>10</w:t>
      </w:r>
      <w:r w:rsidRPr="00E10699">
        <w:rPr>
          <w:rFonts w:ascii="Angsana New" w:hAnsi="Angsana New"/>
          <w:sz w:val="30"/>
          <w:szCs w:val="30"/>
        </w:rPr>
        <w:t xml:space="preserve"> </w:t>
      </w:r>
      <w:r w:rsidRPr="00E10699">
        <w:rPr>
          <w:rFonts w:ascii="Angsana New" w:hAnsi="Angsana New"/>
          <w:sz w:val="30"/>
          <w:szCs w:val="30"/>
          <w:cs/>
        </w:rPr>
        <w:t xml:space="preserve">เมษายน </w:t>
      </w:r>
      <w:r w:rsidR="00F551E4">
        <w:rPr>
          <w:rFonts w:ascii="Angsana New" w:hAnsi="Angsana New"/>
          <w:sz w:val="30"/>
          <w:szCs w:val="30"/>
        </w:rPr>
        <w:t>2569</w:t>
      </w:r>
      <w:r w:rsidRPr="00E10699">
        <w:rPr>
          <w:rFonts w:ascii="Angsana New" w:hAnsi="Angsana New"/>
          <w:sz w:val="30"/>
          <w:szCs w:val="30"/>
        </w:rPr>
        <w:t xml:space="preserve"> </w:t>
      </w:r>
      <w:r w:rsidRPr="00E10699">
        <w:rPr>
          <w:rFonts w:ascii="Angsana New" w:hAnsi="Angsana New"/>
          <w:sz w:val="30"/>
          <w:szCs w:val="30"/>
          <w:cs/>
        </w:rPr>
        <w:t>บริษัทได้ออกและเสนอขายหุ้นกู้เพื่ออนุรักษ์สิ่งแวดล้อม ชนิดระบุชื่อผู้ถือ ประเภท</w:t>
      </w:r>
      <w:r w:rsidR="0030668A">
        <w:rPr>
          <w:rFonts w:ascii="Angsana New" w:hAnsi="Angsana New"/>
          <w:sz w:val="30"/>
          <w:szCs w:val="30"/>
          <w:cs/>
        </w:rPr>
        <w:br/>
      </w:r>
      <w:r w:rsidRPr="00E10699">
        <w:rPr>
          <w:rFonts w:ascii="Angsana New" w:hAnsi="Angsana New"/>
          <w:sz w:val="30"/>
          <w:szCs w:val="30"/>
          <w:cs/>
        </w:rPr>
        <w:t>ไม่ด้อยสิทธิ ไม่มีประกัน และไม่มีผู้แทนผู้ถือหุ้นกู้ เสนอขายต่อผู้ลงทุนสถาบัน</w:t>
      </w:r>
      <w:r w:rsidR="00230F25" w:rsidRPr="006A6D3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เป็นจำนวนเงิน</w:t>
      </w:r>
      <w:r w:rsidRPr="00E10699">
        <w:rPr>
          <w:rFonts w:ascii="Angsana New" w:hAnsi="Angsana New"/>
          <w:sz w:val="30"/>
          <w:szCs w:val="30"/>
          <w:cs/>
        </w:rPr>
        <w:t xml:space="preserve"> </w:t>
      </w:r>
      <w:r w:rsidR="00F551E4">
        <w:rPr>
          <w:rFonts w:ascii="Angsana New" w:hAnsi="Angsana New"/>
          <w:sz w:val="30"/>
          <w:szCs w:val="30"/>
        </w:rPr>
        <w:t>3,500</w:t>
      </w:r>
      <w:r w:rsidRPr="00E10699">
        <w:rPr>
          <w:rFonts w:ascii="Angsana New" w:hAnsi="Angsana New"/>
          <w:sz w:val="30"/>
          <w:szCs w:val="30"/>
        </w:rPr>
        <w:t xml:space="preserve"> </w:t>
      </w:r>
      <w:r w:rsidRPr="00E10699">
        <w:rPr>
          <w:rFonts w:ascii="Angsana New" w:hAnsi="Angsana New"/>
          <w:sz w:val="30"/>
          <w:szCs w:val="30"/>
          <w:cs/>
        </w:rPr>
        <w:t xml:space="preserve">ล้านบาท </w:t>
      </w:r>
      <w:r w:rsidR="00F551E4">
        <w:rPr>
          <w:rFonts w:ascii="Angsana New" w:hAnsi="Angsana New"/>
          <w:sz w:val="30"/>
          <w:szCs w:val="30"/>
          <w:cs/>
        </w:rPr>
        <w:br/>
      </w:r>
      <w:r w:rsidR="00AB58C3" w:rsidRPr="00AB58C3">
        <w:rPr>
          <w:rFonts w:ascii="Angsana New" w:hAnsi="Angsana New"/>
          <w:sz w:val="30"/>
          <w:szCs w:val="30"/>
          <w:cs/>
        </w:rPr>
        <w:t xml:space="preserve">อายุ 4 ปี </w:t>
      </w:r>
      <w:r w:rsidR="00F551E4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D3542B">
        <w:rPr>
          <w:rFonts w:ascii="Angsana New" w:hAnsi="Angsana New" w:hint="cs"/>
          <w:sz w:val="30"/>
          <w:szCs w:val="30"/>
          <w:cs/>
        </w:rPr>
        <w:t>คงที่</w:t>
      </w:r>
      <w:r w:rsidR="00F551E4">
        <w:rPr>
          <w:rFonts w:ascii="Angsana New" w:hAnsi="Angsana New"/>
          <w:sz w:val="30"/>
          <w:szCs w:val="30"/>
        </w:rPr>
        <w:t xml:space="preserve"> </w:t>
      </w:r>
      <w:r w:rsidR="00AB58C3" w:rsidRPr="00AB58C3">
        <w:rPr>
          <w:rFonts w:ascii="Angsana New" w:hAnsi="Angsana New"/>
          <w:sz w:val="30"/>
          <w:szCs w:val="30"/>
          <w:cs/>
        </w:rPr>
        <w:t xml:space="preserve">ครบกำหนดไถ่ถอนในปี </w:t>
      </w:r>
      <w:r w:rsidR="00F551E4">
        <w:rPr>
          <w:rFonts w:ascii="Angsana New" w:hAnsi="Angsana New"/>
          <w:sz w:val="30"/>
          <w:szCs w:val="30"/>
        </w:rPr>
        <w:t>2573</w:t>
      </w:r>
      <w:r w:rsidR="00AB58C3">
        <w:rPr>
          <w:rFonts w:ascii="Angsana New" w:hAnsi="Angsana New" w:hint="cs"/>
          <w:sz w:val="30"/>
          <w:szCs w:val="30"/>
          <w:cs/>
        </w:rPr>
        <w:t xml:space="preserve"> </w:t>
      </w:r>
      <w:r w:rsidRPr="00E10699">
        <w:rPr>
          <w:rFonts w:ascii="Angsana New" w:hAnsi="Angsana New"/>
          <w:sz w:val="30"/>
          <w:szCs w:val="30"/>
          <w:cs/>
        </w:rPr>
        <w:t>โดยมีวัตถุประสงค์เพื่อทดแทนเงินลงทุนในโครงการที่เกี่ยวข้องกับพลังงานหมุนเวียน</w:t>
      </w:r>
      <w:r w:rsidR="00230F25">
        <w:rPr>
          <w:rFonts w:ascii="Angsana New" w:hAnsi="Angsana New"/>
          <w:sz w:val="30"/>
          <w:szCs w:val="30"/>
        </w:rPr>
        <w:t xml:space="preserve"> </w:t>
      </w:r>
      <w:r w:rsidR="00AB58C3">
        <w:rPr>
          <w:rFonts w:ascii="Angsana New" w:hAnsi="Angsana New" w:hint="cs"/>
          <w:sz w:val="30"/>
          <w:szCs w:val="30"/>
          <w:cs/>
        </w:rPr>
        <w:t>และเสริมประสิทธิภาพโครงการพลังงานทดแทนที่มีอยู่</w:t>
      </w:r>
    </w:p>
    <w:p w14:paraId="08CA02D1" w14:textId="77777777" w:rsidR="006F23E3" w:rsidRPr="00715F99" w:rsidRDefault="006F23E3" w:rsidP="00715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napToGrid w:val="0"/>
          <w:sz w:val="30"/>
          <w:szCs w:val="30"/>
          <w:lang w:val="th-TH" w:eastAsia="th-TH"/>
        </w:rPr>
      </w:pPr>
    </w:p>
    <w:p w14:paraId="1F093CC0" w14:textId="77777777" w:rsidR="00A64BC4" w:rsidRDefault="00A64BC4" w:rsidP="00A64B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4834B3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การจ่ายเงินปันผล</w:t>
      </w:r>
    </w:p>
    <w:p w14:paraId="406C478C" w14:textId="77777777" w:rsidR="00A64BC4" w:rsidRPr="00715F99" w:rsidRDefault="00A64BC4" w:rsidP="00715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napToGrid w:val="0"/>
          <w:sz w:val="30"/>
          <w:szCs w:val="30"/>
          <w:lang w:val="th-TH" w:eastAsia="th-TH"/>
        </w:rPr>
      </w:pPr>
    </w:p>
    <w:p w14:paraId="1501AFBC" w14:textId="725B5391" w:rsidR="00A64BC4" w:rsidRDefault="00A64BC4" w:rsidP="001041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</w:t>
      </w:r>
      <w:r w:rsidR="00B85707">
        <w:rPr>
          <w:rFonts w:ascii="Angsana New" w:eastAsia="Cordia New" w:hAnsi="Angsana New"/>
          <w:snapToGrid w:val="0"/>
          <w:sz w:val="30"/>
          <w:szCs w:val="30"/>
          <w:lang w:eastAsia="th-TH"/>
        </w:rPr>
        <w:t>3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เมษายน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B85707">
        <w:rPr>
          <w:rFonts w:ascii="Angsana New" w:eastAsia="Cordia New" w:hAnsi="Angsana New"/>
          <w:snapToGrid w:val="0"/>
          <w:sz w:val="30"/>
          <w:szCs w:val="30"/>
          <w:lang w:eastAsia="th-TH"/>
        </w:rPr>
        <w:t>9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ที่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ประชุมสามัญผู้ถือหุ้นประจำปีของบริษัท มีมติอนุมัติการจัดสรรกำไรสำหรับผลการดำเนินงานปี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B85707">
        <w:rPr>
          <w:rFonts w:ascii="Angsana New" w:eastAsia="Cordia New" w:hAnsi="Angsana New"/>
          <w:snapToGrid w:val="0"/>
          <w:sz w:val="30"/>
          <w:szCs w:val="30"/>
          <w:lang w:eastAsia="th-TH"/>
        </w:rPr>
        <w:t>8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เป็นเงินปันผล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จ่าย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ในอัตราหุ้นละ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1.60 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บาท เป็นจำนวนเงินทั้งสิ้น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3,480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ล้านบาท 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ทั้งนี้ บริษัทได้จ่ายเงินปันผลระหว่างกาล ซึ่งจัดสรรจากกำไรสำหรับผลการดำเนินงานงวดหกเดือน</w:t>
      </w:r>
      <w:r w:rsidRPr="0010416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Pr="0010416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B85707">
        <w:rPr>
          <w:rFonts w:ascii="Angsana New" w:eastAsia="Cordia New" w:hAnsi="Angsana New"/>
          <w:snapToGrid w:val="0"/>
          <w:sz w:val="30"/>
          <w:szCs w:val="30"/>
          <w:lang w:eastAsia="th-TH"/>
        </w:rPr>
        <w:t>8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ในอัตราหุ้นละ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0.80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บาท เป็นจำนวนเงินทั้งสิ้น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,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740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ล้านบาท ซึ่งได้จ่ายให้แก่ผู้ถือหุ้นในเดือนกันยายน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B85707">
        <w:rPr>
          <w:rFonts w:ascii="Angsana New" w:eastAsia="Cordia New" w:hAnsi="Angsana New"/>
          <w:snapToGrid w:val="0"/>
          <w:sz w:val="30"/>
          <w:szCs w:val="30"/>
          <w:lang w:eastAsia="th-TH"/>
        </w:rPr>
        <w:t>8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10416B"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br/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โดย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ยอดสุทธิของเงินปันผลดังกล่าวเป็นจำนวนเงิน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,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740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ล้านบาท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จะ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จ่ายให้แก่ผู้ถือหุ้นใน</w:t>
      </w:r>
      <w:r w:rsidRPr="00516F6F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เดือน</w:t>
      </w:r>
      <w:r w:rsidRPr="0010416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พฤษภาคม</w:t>
      </w:r>
      <w:r w:rsidRPr="0010416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516F6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B85707">
        <w:rPr>
          <w:rFonts w:ascii="Angsana New" w:eastAsia="Cordia New" w:hAnsi="Angsana New"/>
          <w:snapToGrid w:val="0"/>
          <w:sz w:val="30"/>
          <w:szCs w:val="30"/>
          <w:lang w:eastAsia="th-TH"/>
        </w:rPr>
        <w:t>9</w:t>
      </w:r>
    </w:p>
    <w:p w14:paraId="12C4B2BA" w14:textId="66792111" w:rsidR="00D038DF" w:rsidRDefault="00D0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/>
          <w:snapToGrid w:val="0"/>
          <w:sz w:val="30"/>
          <w:szCs w:val="30"/>
          <w:cs/>
          <w:lang w:eastAsia="th-TH"/>
        </w:rPr>
        <w:br w:type="page"/>
      </w:r>
    </w:p>
    <w:p w14:paraId="668E21A9" w14:textId="5F60857B" w:rsidR="00EA4775" w:rsidRPr="004742A2" w:rsidRDefault="00EA4775" w:rsidP="00EA477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</w:pPr>
      <w:r w:rsidRPr="001042FC">
        <w:rPr>
          <w:rFonts w:ascii="Angsana New" w:eastAsia="Cordi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lastRenderedPageBreak/>
        <w:t>การปรับโครงสร้าง</w:t>
      </w:r>
      <w:r>
        <w:rPr>
          <w:rFonts w:ascii="Angsana New" w:eastAsia="Cordi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และ</w:t>
      </w:r>
      <w:r w:rsidRPr="004742A2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การ</w:t>
      </w:r>
      <w:r w:rsidRPr="004742A2">
        <w:rPr>
          <w:rFonts w:ascii="Angsana New" w:eastAsia="Cordi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รับโอนกิจการ</w:t>
      </w:r>
      <w:r w:rsidR="00B97105">
        <w:rPr>
          <w:rFonts w:ascii="Angsana New" w:eastAsia="Cordi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ทั้งหมด</w:t>
      </w:r>
      <w:r w:rsidRPr="004742A2">
        <w:rPr>
          <w:rFonts w:ascii="Angsana New" w:eastAsia="Cordia New" w:hAnsi="Angsana New" w:hint="cs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>จากบริษัทย่อย</w:t>
      </w:r>
    </w:p>
    <w:p w14:paraId="75AE2F07" w14:textId="77777777" w:rsidR="00EA4775" w:rsidRPr="004742A2" w:rsidRDefault="00EA4775" w:rsidP="00EA477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364F0931" w14:textId="4EB3F58A" w:rsidR="00EA4775" w:rsidRDefault="00EA4775" w:rsidP="00EA477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เมื่อวันที่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28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เมษายน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2569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บริษัท ราชบุรี อัลลายแอนซ์</w:t>
      </w:r>
      <w:r w:rsidRPr="004742A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จำกัด 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(“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RALC”) </w:t>
      </w:r>
      <w:r w:rsidRPr="004742A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ซึ่งเป็น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บริษัทย่อย</w:t>
      </w:r>
      <w:r w:rsidRPr="004742A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ทางตรงของบริษัทได้โอนกิจการทั้งหมดให้กับบริษัท ทั้งนี้รายการดังกล่าวมีผล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ทำให้</w:t>
      </w:r>
      <w:r w:rsidRPr="004742A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เงินลงทุน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ในบริษัท ราชบุรีเพาเวอร์ จำกัด (“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RPCL”) </w:t>
      </w:r>
      <w:r w:rsidRPr="004742A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ซึ่ง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RALC 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ถือหุ้นร้อยละ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40.63</w:t>
      </w:r>
      <w:r w:rsidRPr="004742A2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4742A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ได้เปลี่ยนสถานะจากการร่วมค้าทางอ้อมเป็นการร่วมค้าทางตรงของบริษัท</w:t>
      </w:r>
      <w:r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</w:t>
      </w:r>
    </w:p>
    <w:p w14:paraId="11207B24" w14:textId="77777777" w:rsidR="00EA4775" w:rsidRDefault="00EA4775" w:rsidP="00EA477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2620BB7E" w14:textId="57AC7B56" w:rsidR="00EA4775" w:rsidRDefault="00EA4775" w:rsidP="00EA477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ในการประชุมวิสามัญผู้ถือหุ้นของ</w:t>
      </w:r>
      <w:r w:rsidRPr="005861F2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RALC </w:t>
      </w: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เมื่อวันที่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29</w:t>
      </w: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เมษายน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2569</w:t>
      </w: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ผู้ถือหุ้นของบริษัทย่อยได้อนุมัติให้เลิกกิจการของ</w:t>
      </w:r>
      <w:r w:rsidRPr="005861F2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RALC </w:t>
      </w: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และเมื่อวันที่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30</w:t>
      </w: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เมษายน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2569</w:t>
      </w: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บริษัทย่อยดังกล่าวได้ดำเนินการจดทะเบียนเลิกกิจการกับกระทรวงพาณิชย์เรียบร้อยแล้ว และอยู่ระหว่างดำเนินการชำระบัญชี</w:t>
      </w:r>
      <w:r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 xml:space="preserve"> </w:t>
      </w:r>
    </w:p>
    <w:p w14:paraId="50C59914" w14:textId="77777777" w:rsidR="00EA4775" w:rsidRDefault="00EA4775" w:rsidP="00EA477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478E78F8" w14:textId="76F2D09E" w:rsidR="00EA4775" w:rsidRDefault="00EA4775" w:rsidP="00EA477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การโอนกิจการดังกล่าวเป็นเพียงการปรับโครงสร้างภายในกลุ่มบริษัท ซึ่ง</w:t>
      </w:r>
      <w:r w:rsidRPr="005861F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ไม่กระทบต่อการดำเนิน</w:t>
      </w: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งาน</w:t>
      </w:r>
      <w:r w:rsidRPr="005861F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หรือ</w:t>
      </w:r>
      <w:r w:rsidR="00E00564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br/>
      </w:r>
      <w:r w:rsidRPr="005861F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ฐานะการเงินของ</w:t>
      </w:r>
      <w:r w:rsidRPr="005861F2">
        <w:rPr>
          <w:rFonts w:ascii="Angsana New" w:eastAsia="Cordia New" w:hAnsi="Angsana New" w:hint="cs"/>
          <w:snapToGrid w:val="0"/>
          <w:color w:val="000000" w:themeColor="text1"/>
          <w:sz w:val="30"/>
          <w:szCs w:val="30"/>
          <w:cs/>
          <w:lang w:eastAsia="th-TH"/>
        </w:rPr>
        <w:t>กลุ่ม</w:t>
      </w:r>
      <w:r w:rsidRPr="005861F2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บริษัท</w:t>
      </w:r>
    </w:p>
    <w:p w14:paraId="1AD9525F" w14:textId="77777777" w:rsidR="00A92015" w:rsidRDefault="00A92015" w:rsidP="00EA477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30BFD0AC" w14:textId="77777777" w:rsidR="00A92015" w:rsidRPr="00A92015" w:rsidRDefault="00A92015" w:rsidP="00A9201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</w:pPr>
      <w:r w:rsidRPr="00A92015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cs/>
          <w:lang w:eastAsia="th-TH"/>
        </w:rPr>
        <w:t xml:space="preserve">เงินลงทุนใน </w:t>
      </w:r>
      <w:proofErr w:type="spellStart"/>
      <w:r w:rsidRPr="00A92015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  <w:t>Xekong</w:t>
      </w:r>
      <w:proofErr w:type="spellEnd"/>
      <w:r w:rsidRPr="00A92015">
        <w:rPr>
          <w:rFonts w:ascii="Angsana New" w:eastAsia="Cordia New" w:hAnsi="Angsana New"/>
          <w:b/>
          <w:bCs/>
          <w:i/>
          <w:iCs/>
          <w:snapToGrid w:val="0"/>
          <w:color w:val="000000" w:themeColor="text1"/>
          <w:sz w:val="30"/>
          <w:szCs w:val="30"/>
          <w:lang w:eastAsia="th-TH"/>
        </w:rPr>
        <w:t xml:space="preserve"> 4 Power Co., Ltd. (“XK 4”)</w:t>
      </w:r>
    </w:p>
    <w:p w14:paraId="442698D9" w14:textId="77777777" w:rsidR="00A92015" w:rsidRPr="00A92015" w:rsidRDefault="00A92015" w:rsidP="00A9201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</w:p>
    <w:p w14:paraId="29CE977F" w14:textId="162DAAF8" w:rsidR="00A92015" w:rsidRPr="005861F2" w:rsidRDefault="00A92015" w:rsidP="00A92015">
      <w:pPr>
        <w:pStyle w:val="ListParagraph"/>
        <w:spacing w:line="240" w:lineRule="auto"/>
        <w:ind w:left="518"/>
        <w:jc w:val="thaiDistribute"/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</w:pP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เมื่อวันที่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13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พฤษภาคม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2569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บริษัทได้จ่ายชำระค่าหุ้นเพิ่มทุนให้แก่  </w:t>
      </w:r>
      <w:proofErr w:type="spellStart"/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Xekong</w:t>
      </w:r>
      <w:proofErr w:type="spellEnd"/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4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Power Co., Ltd. 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ซึ่งเป็นการร่วมค้าทางตรงของบริษัท จำนวน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1.27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ล้านหุ้น เป็นจำนวนเงิน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6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 xml:space="preserve">ล้านเหรียญสหรัฐอเมริกา หรือเทียบเท่า </w:t>
      </w:r>
      <w:r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>192.66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lang w:eastAsia="th-TH"/>
        </w:rPr>
        <w:t xml:space="preserve"> </w:t>
      </w:r>
      <w:r w:rsidRPr="00A92015">
        <w:rPr>
          <w:rFonts w:ascii="Angsana New" w:eastAsia="Cordia New" w:hAnsi="Angsana New"/>
          <w:snapToGrid w:val="0"/>
          <w:color w:val="000000" w:themeColor="text1"/>
          <w:sz w:val="30"/>
          <w:szCs w:val="30"/>
          <w:cs/>
          <w:lang w:eastAsia="th-TH"/>
        </w:rPr>
        <w:t>ล้านบาท</w:t>
      </w:r>
    </w:p>
    <w:sectPr w:rsidR="00A92015" w:rsidRPr="005861F2" w:rsidSect="003343BC">
      <w:headerReference w:type="default" r:id="rId23"/>
      <w:footerReference w:type="default" r:id="rId24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C63F3" w14:textId="77777777" w:rsidR="00FC2764" w:rsidRDefault="00FC2764" w:rsidP="004956B4">
      <w:r>
        <w:separator/>
      </w:r>
    </w:p>
  </w:endnote>
  <w:endnote w:type="continuationSeparator" w:id="0">
    <w:p w14:paraId="6E23F378" w14:textId="77777777" w:rsidR="00FC2764" w:rsidRDefault="00FC276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46601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75E3E4" w14:textId="77777777" w:rsidR="00D26C7E" w:rsidRPr="0046520C" w:rsidRDefault="00D26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52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52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52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76C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A96F3" w14:textId="41D61E56" w:rsidR="00AA432E" w:rsidRPr="00702A20" w:rsidRDefault="00AA432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6276CD"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6DD873A" w14:textId="77777777" w:rsidR="00AA432E" w:rsidRPr="00E04E3D" w:rsidRDefault="00AA432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161B5" w14:textId="1BC9CD5B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6276CD"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BEFD0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7BBDC9A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9E199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B0919D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F315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47216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DD82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B38A05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BD7CB" w14:textId="77777777" w:rsidR="00FC2764" w:rsidRDefault="00FC2764" w:rsidP="004956B4">
      <w:r>
        <w:separator/>
      </w:r>
    </w:p>
  </w:footnote>
  <w:footnote w:type="continuationSeparator" w:id="0">
    <w:p w14:paraId="43EA4110" w14:textId="77777777" w:rsidR="00FC2764" w:rsidRDefault="00FC276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4DA4" w14:textId="77777777" w:rsidR="003343BC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837873D" w14:textId="77777777" w:rsidR="003343BC" w:rsidRPr="004F0871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381F3F3" w14:textId="0471ECEF" w:rsidR="00C51841" w:rsidRPr="0023512F" w:rsidRDefault="00A6731E" w:rsidP="00C518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C51841"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="00C51841"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C51841" w:rsidRPr="0023512F">
      <w:rPr>
        <w:rFonts w:asciiTheme="majorBidi" w:hAnsiTheme="majorBidi" w:cstheme="majorBidi"/>
        <w:b/>
        <w:bCs/>
        <w:sz w:val="32"/>
        <w:szCs w:val="32"/>
      </w:rPr>
      <w:t>(</w:t>
    </w:r>
    <w:r w:rsidR="00C51841"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="00C51841"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7D3F21FE" w14:textId="77777777" w:rsidR="003343BC" w:rsidRPr="009873F3" w:rsidRDefault="003343B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EC3F0" w14:textId="4F85EEFD" w:rsid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79FAF72" w14:textId="77777777" w:rsidR="00AA432E" w:rsidRPr="004F0871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A1B1E05" w14:textId="77777777" w:rsidR="00F019AF" w:rsidRPr="0023512F" w:rsidRDefault="00F019AF" w:rsidP="00F019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6B0988D" w14:textId="77777777" w:rsidR="00AA432E" w:rsidRPr="00DB4924" w:rsidRDefault="00AA432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8A3D4" w14:textId="70E90D0B" w:rsidR="00556DBA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04133BC8" w:rsidR="00556DBA" w:rsidRPr="004F0871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556DBA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6DDD81C" w14:textId="77777777" w:rsidR="009E763C" w:rsidRPr="0023512F" w:rsidRDefault="009E763C" w:rsidP="009E76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57F2F9B8" w14:textId="77777777" w:rsidR="00556DBA" w:rsidRPr="00DB4924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4511" w14:textId="77777777" w:rsidR="00886F54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26461D0" w14:textId="77777777" w:rsidR="00886F54" w:rsidRPr="004F0871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7B87C25" w14:textId="77777777" w:rsidR="009E763C" w:rsidRPr="0023512F" w:rsidRDefault="009E763C" w:rsidP="009E76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AB8E3F6" w14:textId="77777777" w:rsidR="00886F54" w:rsidRPr="00DB4924" w:rsidRDefault="00886F5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FF8A" w14:textId="77777777" w:rsidR="00886F54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B711D30" w14:textId="77777777" w:rsidR="00886F54" w:rsidRPr="004F0871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960202B" w14:textId="77777777" w:rsidR="00E91BFA" w:rsidRPr="0023512F" w:rsidRDefault="00E91BFA" w:rsidP="00E91B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6080182A" w14:textId="77777777" w:rsidR="00DB7F27" w:rsidRPr="00AA432E" w:rsidRDefault="00DB7F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C30C8" w14:textId="77777777" w:rsidR="00886F54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FC84CD5" w14:textId="77777777" w:rsidR="00886F54" w:rsidRPr="004F0871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EBA4D7" w14:textId="77777777" w:rsidR="00E91BFA" w:rsidRPr="0023512F" w:rsidRDefault="00E91BFA" w:rsidP="00E91B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32FC7501" w14:textId="77777777" w:rsidR="00DB7F27" w:rsidRPr="00AA432E" w:rsidRDefault="00DB7F27" w:rsidP="00D26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1FC81E" w14:textId="77777777" w:rsidR="00E91BFA" w:rsidRPr="0023512F" w:rsidRDefault="00E91BFA" w:rsidP="00E91B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9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24999596" w14:textId="77777777" w:rsidR="00DB7F27" w:rsidRPr="00AA432E" w:rsidRDefault="00DB7F27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957799C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40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3"/>
  </w:num>
  <w:num w:numId="12" w16cid:durableId="647826077">
    <w:abstractNumId w:val="19"/>
  </w:num>
  <w:num w:numId="13" w16cid:durableId="1851022401">
    <w:abstractNumId w:val="37"/>
  </w:num>
  <w:num w:numId="14" w16cid:durableId="181286400">
    <w:abstractNumId w:val="22"/>
  </w:num>
  <w:num w:numId="15" w16cid:durableId="1628584710">
    <w:abstractNumId w:val="24"/>
  </w:num>
  <w:num w:numId="16" w16cid:durableId="153037106">
    <w:abstractNumId w:val="42"/>
  </w:num>
  <w:num w:numId="17" w16cid:durableId="544023893">
    <w:abstractNumId w:val="43"/>
  </w:num>
  <w:num w:numId="18" w16cid:durableId="1960604579">
    <w:abstractNumId w:val="27"/>
  </w:num>
  <w:num w:numId="19" w16cid:durableId="495606549">
    <w:abstractNumId w:val="16"/>
  </w:num>
  <w:num w:numId="20" w16cid:durableId="471795874">
    <w:abstractNumId w:val="11"/>
  </w:num>
  <w:num w:numId="21" w16cid:durableId="2004432530">
    <w:abstractNumId w:val="14"/>
  </w:num>
  <w:num w:numId="22" w16cid:durableId="1666281206">
    <w:abstractNumId w:val="34"/>
  </w:num>
  <w:num w:numId="23" w16cid:durableId="2107117742">
    <w:abstractNumId w:val="31"/>
  </w:num>
  <w:num w:numId="24" w16cid:durableId="716979262">
    <w:abstractNumId w:val="18"/>
  </w:num>
  <w:num w:numId="25" w16cid:durableId="989208243">
    <w:abstractNumId w:val="45"/>
  </w:num>
  <w:num w:numId="26" w16cid:durableId="1128624319">
    <w:abstractNumId w:val="22"/>
  </w:num>
  <w:num w:numId="27" w16cid:durableId="1374305785">
    <w:abstractNumId w:val="36"/>
  </w:num>
  <w:num w:numId="28" w16cid:durableId="506865414">
    <w:abstractNumId w:val="41"/>
  </w:num>
  <w:num w:numId="29" w16cid:durableId="504907980">
    <w:abstractNumId w:val="32"/>
  </w:num>
  <w:num w:numId="30" w16cid:durableId="32509570">
    <w:abstractNumId w:val="35"/>
  </w:num>
  <w:num w:numId="31" w16cid:durableId="382103497">
    <w:abstractNumId w:val="28"/>
  </w:num>
  <w:num w:numId="32" w16cid:durableId="2038315622">
    <w:abstractNumId w:val="10"/>
  </w:num>
  <w:num w:numId="33" w16cid:durableId="1666087286">
    <w:abstractNumId w:val="44"/>
  </w:num>
  <w:num w:numId="34" w16cid:durableId="1336148846">
    <w:abstractNumId w:val="30"/>
  </w:num>
  <w:num w:numId="35" w16cid:durableId="1953516480">
    <w:abstractNumId w:val="12"/>
  </w:num>
  <w:num w:numId="36" w16cid:durableId="1226448447">
    <w:abstractNumId w:val="29"/>
  </w:num>
  <w:num w:numId="37" w16cid:durableId="2074693097">
    <w:abstractNumId w:val="20"/>
  </w:num>
  <w:num w:numId="38" w16cid:durableId="526137466">
    <w:abstractNumId w:val="15"/>
  </w:num>
  <w:num w:numId="39" w16cid:durableId="209153195">
    <w:abstractNumId w:val="40"/>
  </w:num>
  <w:num w:numId="40" w16cid:durableId="1617040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1"/>
  </w:num>
  <w:num w:numId="42" w16cid:durableId="1251112883">
    <w:abstractNumId w:val="26"/>
  </w:num>
  <w:num w:numId="43" w16cid:durableId="1159805657">
    <w:abstractNumId w:val="38"/>
  </w:num>
  <w:num w:numId="44" w16cid:durableId="216092473">
    <w:abstractNumId w:val="33"/>
  </w:num>
  <w:num w:numId="45" w16cid:durableId="1485897910">
    <w:abstractNumId w:val="25"/>
  </w:num>
  <w:num w:numId="46" w16cid:durableId="1242713964">
    <w:abstractNumId w:val="17"/>
  </w:num>
  <w:num w:numId="47" w16cid:durableId="775947585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64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D3A"/>
    <w:rsid w:val="00006EDD"/>
    <w:rsid w:val="000075CB"/>
    <w:rsid w:val="00007660"/>
    <w:rsid w:val="00007766"/>
    <w:rsid w:val="00007770"/>
    <w:rsid w:val="00007DC7"/>
    <w:rsid w:val="00007F9B"/>
    <w:rsid w:val="00010549"/>
    <w:rsid w:val="00010661"/>
    <w:rsid w:val="00010665"/>
    <w:rsid w:val="0001071E"/>
    <w:rsid w:val="000107E1"/>
    <w:rsid w:val="00010D91"/>
    <w:rsid w:val="00010DBC"/>
    <w:rsid w:val="00010E08"/>
    <w:rsid w:val="00010F72"/>
    <w:rsid w:val="00011155"/>
    <w:rsid w:val="00011267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526"/>
    <w:rsid w:val="00014B96"/>
    <w:rsid w:val="00014BBD"/>
    <w:rsid w:val="00014C05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9BC"/>
    <w:rsid w:val="00015AEE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17DB7"/>
    <w:rsid w:val="0002016E"/>
    <w:rsid w:val="00020295"/>
    <w:rsid w:val="000204E2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1B"/>
    <w:rsid w:val="00021D6B"/>
    <w:rsid w:val="00021E28"/>
    <w:rsid w:val="00021F91"/>
    <w:rsid w:val="000221BF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0E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DC0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5F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43E"/>
    <w:rsid w:val="00030551"/>
    <w:rsid w:val="000308D0"/>
    <w:rsid w:val="000309F0"/>
    <w:rsid w:val="00030B98"/>
    <w:rsid w:val="00030C1A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2A7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0F"/>
    <w:rsid w:val="00034BEA"/>
    <w:rsid w:val="00034DAE"/>
    <w:rsid w:val="00034DFD"/>
    <w:rsid w:val="00034F3E"/>
    <w:rsid w:val="00034FA7"/>
    <w:rsid w:val="0003508B"/>
    <w:rsid w:val="00035149"/>
    <w:rsid w:val="000351AB"/>
    <w:rsid w:val="00035AA5"/>
    <w:rsid w:val="00035AE2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9C7"/>
    <w:rsid w:val="00041E41"/>
    <w:rsid w:val="00042059"/>
    <w:rsid w:val="0004263F"/>
    <w:rsid w:val="00042E12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740"/>
    <w:rsid w:val="000448C5"/>
    <w:rsid w:val="00044DC9"/>
    <w:rsid w:val="00044FE0"/>
    <w:rsid w:val="000458DE"/>
    <w:rsid w:val="00045BC5"/>
    <w:rsid w:val="00045F1F"/>
    <w:rsid w:val="00045F78"/>
    <w:rsid w:val="000463D7"/>
    <w:rsid w:val="000466C6"/>
    <w:rsid w:val="0004697D"/>
    <w:rsid w:val="00046CB3"/>
    <w:rsid w:val="00046D0B"/>
    <w:rsid w:val="00046DD5"/>
    <w:rsid w:val="0004702B"/>
    <w:rsid w:val="0004709F"/>
    <w:rsid w:val="0004735A"/>
    <w:rsid w:val="0004744F"/>
    <w:rsid w:val="000476B3"/>
    <w:rsid w:val="0004778F"/>
    <w:rsid w:val="000477EA"/>
    <w:rsid w:val="000479BE"/>
    <w:rsid w:val="00047C6D"/>
    <w:rsid w:val="00047CA3"/>
    <w:rsid w:val="0005018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98E"/>
    <w:rsid w:val="00051A0B"/>
    <w:rsid w:val="00051A69"/>
    <w:rsid w:val="00051FC9"/>
    <w:rsid w:val="000520A3"/>
    <w:rsid w:val="0005210C"/>
    <w:rsid w:val="00052408"/>
    <w:rsid w:val="000525DD"/>
    <w:rsid w:val="000527C0"/>
    <w:rsid w:val="00052808"/>
    <w:rsid w:val="0005295F"/>
    <w:rsid w:val="00052D76"/>
    <w:rsid w:val="000531C2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E2D"/>
    <w:rsid w:val="00054FD2"/>
    <w:rsid w:val="00055234"/>
    <w:rsid w:val="00055468"/>
    <w:rsid w:val="00055482"/>
    <w:rsid w:val="00055528"/>
    <w:rsid w:val="00055546"/>
    <w:rsid w:val="00055890"/>
    <w:rsid w:val="00055960"/>
    <w:rsid w:val="000559B2"/>
    <w:rsid w:val="000559E7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51D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3F"/>
    <w:rsid w:val="00060C4D"/>
    <w:rsid w:val="00060CB8"/>
    <w:rsid w:val="00060EE9"/>
    <w:rsid w:val="00060EFD"/>
    <w:rsid w:val="00061145"/>
    <w:rsid w:val="000612E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70E"/>
    <w:rsid w:val="00064C8C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BFA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206"/>
    <w:rsid w:val="00067412"/>
    <w:rsid w:val="00067554"/>
    <w:rsid w:val="00067906"/>
    <w:rsid w:val="00067D22"/>
    <w:rsid w:val="00067E62"/>
    <w:rsid w:val="00067F09"/>
    <w:rsid w:val="00070119"/>
    <w:rsid w:val="00070443"/>
    <w:rsid w:val="00070C1C"/>
    <w:rsid w:val="00070E4A"/>
    <w:rsid w:val="00070ED0"/>
    <w:rsid w:val="00070F50"/>
    <w:rsid w:val="0007101C"/>
    <w:rsid w:val="000711BF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C85"/>
    <w:rsid w:val="00073E77"/>
    <w:rsid w:val="00073F9A"/>
    <w:rsid w:val="000742FD"/>
    <w:rsid w:val="00074301"/>
    <w:rsid w:val="000744FA"/>
    <w:rsid w:val="000748D0"/>
    <w:rsid w:val="00074D89"/>
    <w:rsid w:val="00074E6D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C73"/>
    <w:rsid w:val="00076D0C"/>
    <w:rsid w:val="00076FBF"/>
    <w:rsid w:val="0007725A"/>
    <w:rsid w:val="000772F4"/>
    <w:rsid w:val="00077965"/>
    <w:rsid w:val="000779C7"/>
    <w:rsid w:val="00077BBE"/>
    <w:rsid w:val="00077D53"/>
    <w:rsid w:val="00077D7C"/>
    <w:rsid w:val="00080001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5AF"/>
    <w:rsid w:val="00083673"/>
    <w:rsid w:val="000838F4"/>
    <w:rsid w:val="00083D69"/>
    <w:rsid w:val="00083F7F"/>
    <w:rsid w:val="000843A2"/>
    <w:rsid w:val="0008445F"/>
    <w:rsid w:val="00084539"/>
    <w:rsid w:val="00084563"/>
    <w:rsid w:val="00084CB7"/>
    <w:rsid w:val="000851AB"/>
    <w:rsid w:val="00085299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85E"/>
    <w:rsid w:val="00086A5B"/>
    <w:rsid w:val="00086C65"/>
    <w:rsid w:val="00086E51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87D9E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4C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5B8"/>
    <w:rsid w:val="00094891"/>
    <w:rsid w:val="00094A02"/>
    <w:rsid w:val="00094BDB"/>
    <w:rsid w:val="00094C20"/>
    <w:rsid w:val="00094E2C"/>
    <w:rsid w:val="00094EB9"/>
    <w:rsid w:val="00095096"/>
    <w:rsid w:val="0009515F"/>
    <w:rsid w:val="00095505"/>
    <w:rsid w:val="000955D2"/>
    <w:rsid w:val="000957CE"/>
    <w:rsid w:val="00095847"/>
    <w:rsid w:val="00095939"/>
    <w:rsid w:val="00096568"/>
    <w:rsid w:val="00096694"/>
    <w:rsid w:val="00096700"/>
    <w:rsid w:val="00096712"/>
    <w:rsid w:val="000967C8"/>
    <w:rsid w:val="000968E5"/>
    <w:rsid w:val="00096A05"/>
    <w:rsid w:val="00096E14"/>
    <w:rsid w:val="00097114"/>
    <w:rsid w:val="0009727B"/>
    <w:rsid w:val="000973AE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C9"/>
    <w:rsid w:val="00097BEF"/>
    <w:rsid w:val="00097BFD"/>
    <w:rsid w:val="00097F39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77"/>
    <w:rsid w:val="000A38C4"/>
    <w:rsid w:val="000A3A71"/>
    <w:rsid w:val="000A3B93"/>
    <w:rsid w:val="000A3BDE"/>
    <w:rsid w:val="000A3F22"/>
    <w:rsid w:val="000A3FBE"/>
    <w:rsid w:val="000A43D0"/>
    <w:rsid w:val="000A43F1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D96"/>
    <w:rsid w:val="000A6FC3"/>
    <w:rsid w:val="000A6FD0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A13"/>
    <w:rsid w:val="000B0BE6"/>
    <w:rsid w:val="000B0E74"/>
    <w:rsid w:val="000B13CC"/>
    <w:rsid w:val="000B1511"/>
    <w:rsid w:val="000B16F0"/>
    <w:rsid w:val="000B184F"/>
    <w:rsid w:val="000B1B44"/>
    <w:rsid w:val="000B20E0"/>
    <w:rsid w:val="000B21DC"/>
    <w:rsid w:val="000B21FA"/>
    <w:rsid w:val="000B220F"/>
    <w:rsid w:val="000B23AC"/>
    <w:rsid w:val="000B2485"/>
    <w:rsid w:val="000B26DA"/>
    <w:rsid w:val="000B27A1"/>
    <w:rsid w:val="000B2A85"/>
    <w:rsid w:val="000B2E70"/>
    <w:rsid w:val="000B2F90"/>
    <w:rsid w:val="000B2FCB"/>
    <w:rsid w:val="000B30BC"/>
    <w:rsid w:val="000B3193"/>
    <w:rsid w:val="000B34DA"/>
    <w:rsid w:val="000B36B2"/>
    <w:rsid w:val="000B3AAD"/>
    <w:rsid w:val="000B3B58"/>
    <w:rsid w:val="000B3C59"/>
    <w:rsid w:val="000B3CC2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85D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6B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C7"/>
    <w:rsid w:val="000C14F6"/>
    <w:rsid w:val="000C1635"/>
    <w:rsid w:val="000C1822"/>
    <w:rsid w:val="000C19ED"/>
    <w:rsid w:val="000C1A68"/>
    <w:rsid w:val="000C2123"/>
    <w:rsid w:val="000C222A"/>
    <w:rsid w:val="000C2275"/>
    <w:rsid w:val="000C22C7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9C"/>
    <w:rsid w:val="000C5DC6"/>
    <w:rsid w:val="000C5F42"/>
    <w:rsid w:val="000C61C9"/>
    <w:rsid w:val="000C6262"/>
    <w:rsid w:val="000C66D7"/>
    <w:rsid w:val="000C693A"/>
    <w:rsid w:val="000C6B43"/>
    <w:rsid w:val="000C6C83"/>
    <w:rsid w:val="000C6CC6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C7F15"/>
    <w:rsid w:val="000D03D6"/>
    <w:rsid w:val="000D05B1"/>
    <w:rsid w:val="000D07AA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1E1"/>
    <w:rsid w:val="000D2210"/>
    <w:rsid w:val="000D2357"/>
    <w:rsid w:val="000D2706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B84"/>
    <w:rsid w:val="000D3ED5"/>
    <w:rsid w:val="000D41FB"/>
    <w:rsid w:val="000D435D"/>
    <w:rsid w:val="000D45D4"/>
    <w:rsid w:val="000D483D"/>
    <w:rsid w:val="000D4901"/>
    <w:rsid w:val="000D4B9B"/>
    <w:rsid w:val="000D5152"/>
    <w:rsid w:val="000D5189"/>
    <w:rsid w:val="000D535A"/>
    <w:rsid w:val="000D57AC"/>
    <w:rsid w:val="000D581D"/>
    <w:rsid w:val="000D59AD"/>
    <w:rsid w:val="000D5B22"/>
    <w:rsid w:val="000D5E76"/>
    <w:rsid w:val="000D5F8C"/>
    <w:rsid w:val="000D5FDB"/>
    <w:rsid w:val="000D6056"/>
    <w:rsid w:val="000D6157"/>
    <w:rsid w:val="000D6266"/>
    <w:rsid w:val="000D6393"/>
    <w:rsid w:val="000D63C1"/>
    <w:rsid w:val="000D65FE"/>
    <w:rsid w:val="000D6ABB"/>
    <w:rsid w:val="000D6FC6"/>
    <w:rsid w:val="000D7027"/>
    <w:rsid w:val="000D7143"/>
    <w:rsid w:val="000D74C9"/>
    <w:rsid w:val="000D778F"/>
    <w:rsid w:val="000D79B8"/>
    <w:rsid w:val="000D79DC"/>
    <w:rsid w:val="000D7B69"/>
    <w:rsid w:val="000D7B7A"/>
    <w:rsid w:val="000D7B80"/>
    <w:rsid w:val="000D7CB7"/>
    <w:rsid w:val="000D7E2D"/>
    <w:rsid w:val="000E0408"/>
    <w:rsid w:val="000E042E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1C8"/>
    <w:rsid w:val="000E25F5"/>
    <w:rsid w:val="000E280D"/>
    <w:rsid w:val="000E29CA"/>
    <w:rsid w:val="000E2A26"/>
    <w:rsid w:val="000E2B53"/>
    <w:rsid w:val="000E2CF3"/>
    <w:rsid w:val="000E2E18"/>
    <w:rsid w:val="000E2F73"/>
    <w:rsid w:val="000E302C"/>
    <w:rsid w:val="000E33BB"/>
    <w:rsid w:val="000E340C"/>
    <w:rsid w:val="000E37B7"/>
    <w:rsid w:val="000E38A8"/>
    <w:rsid w:val="000E38D5"/>
    <w:rsid w:val="000E3AD4"/>
    <w:rsid w:val="000E3E5A"/>
    <w:rsid w:val="000E3F37"/>
    <w:rsid w:val="000E407D"/>
    <w:rsid w:val="000E448A"/>
    <w:rsid w:val="000E4629"/>
    <w:rsid w:val="000E4683"/>
    <w:rsid w:val="000E47D0"/>
    <w:rsid w:val="000E482D"/>
    <w:rsid w:val="000E49CB"/>
    <w:rsid w:val="000E511E"/>
    <w:rsid w:val="000E5549"/>
    <w:rsid w:val="000E57F4"/>
    <w:rsid w:val="000E5EB1"/>
    <w:rsid w:val="000E5F8F"/>
    <w:rsid w:val="000E605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92A"/>
    <w:rsid w:val="000F0A9B"/>
    <w:rsid w:val="000F0F72"/>
    <w:rsid w:val="000F101E"/>
    <w:rsid w:val="000F1023"/>
    <w:rsid w:val="000F11B6"/>
    <w:rsid w:val="000F1580"/>
    <w:rsid w:val="000F17F0"/>
    <w:rsid w:val="000F18D7"/>
    <w:rsid w:val="000F1B01"/>
    <w:rsid w:val="000F1B1B"/>
    <w:rsid w:val="000F1B1D"/>
    <w:rsid w:val="000F1CA9"/>
    <w:rsid w:val="000F23B8"/>
    <w:rsid w:val="000F249F"/>
    <w:rsid w:val="000F2577"/>
    <w:rsid w:val="000F2767"/>
    <w:rsid w:val="000F2CBC"/>
    <w:rsid w:val="000F2E5D"/>
    <w:rsid w:val="000F2E6E"/>
    <w:rsid w:val="000F3319"/>
    <w:rsid w:val="000F3360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66"/>
    <w:rsid w:val="000F7393"/>
    <w:rsid w:val="000F7503"/>
    <w:rsid w:val="000F75DF"/>
    <w:rsid w:val="000F7920"/>
    <w:rsid w:val="000F7AF0"/>
    <w:rsid w:val="000F7B42"/>
    <w:rsid w:val="000F7C16"/>
    <w:rsid w:val="000F7CD6"/>
    <w:rsid w:val="000F7E9A"/>
    <w:rsid w:val="000F7F49"/>
    <w:rsid w:val="001003C6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04C"/>
    <w:rsid w:val="001031E6"/>
    <w:rsid w:val="0010337C"/>
    <w:rsid w:val="0010338C"/>
    <w:rsid w:val="00103521"/>
    <w:rsid w:val="0010352B"/>
    <w:rsid w:val="0010370B"/>
    <w:rsid w:val="0010376D"/>
    <w:rsid w:val="001038AD"/>
    <w:rsid w:val="00103B37"/>
    <w:rsid w:val="00103C5C"/>
    <w:rsid w:val="00103DD1"/>
    <w:rsid w:val="00103FD7"/>
    <w:rsid w:val="001040EB"/>
    <w:rsid w:val="0010416B"/>
    <w:rsid w:val="00104406"/>
    <w:rsid w:val="00104539"/>
    <w:rsid w:val="001045D0"/>
    <w:rsid w:val="001048AD"/>
    <w:rsid w:val="001049B3"/>
    <w:rsid w:val="00104B5D"/>
    <w:rsid w:val="00104DDE"/>
    <w:rsid w:val="00104EAD"/>
    <w:rsid w:val="00105648"/>
    <w:rsid w:val="00105795"/>
    <w:rsid w:val="0010597C"/>
    <w:rsid w:val="001059DD"/>
    <w:rsid w:val="00105B0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3C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015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091"/>
    <w:rsid w:val="0011354A"/>
    <w:rsid w:val="0011378F"/>
    <w:rsid w:val="00113E1F"/>
    <w:rsid w:val="00113F6C"/>
    <w:rsid w:val="00113F99"/>
    <w:rsid w:val="00114082"/>
    <w:rsid w:val="0011413D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4A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677"/>
    <w:rsid w:val="00122AB7"/>
    <w:rsid w:val="00122B8F"/>
    <w:rsid w:val="00122D79"/>
    <w:rsid w:val="00122E79"/>
    <w:rsid w:val="00122E9F"/>
    <w:rsid w:val="001231CC"/>
    <w:rsid w:val="001231D5"/>
    <w:rsid w:val="00123336"/>
    <w:rsid w:val="00123419"/>
    <w:rsid w:val="001234A3"/>
    <w:rsid w:val="001236F5"/>
    <w:rsid w:val="00123737"/>
    <w:rsid w:val="00123AC4"/>
    <w:rsid w:val="00123D39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27C44"/>
    <w:rsid w:val="00130144"/>
    <w:rsid w:val="0013014E"/>
    <w:rsid w:val="001303C0"/>
    <w:rsid w:val="00130442"/>
    <w:rsid w:val="0013048A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CF8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5DD8"/>
    <w:rsid w:val="00136471"/>
    <w:rsid w:val="00136657"/>
    <w:rsid w:val="00136A81"/>
    <w:rsid w:val="001372E4"/>
    <w:rsid w:val="00137413"/>
    <w:rsid w:val="00137742"/>
    <w:rsid w:val="00137780"/>
    <w:rsid w:val="00137A81"/>
    <w:rsid w:val="00137C9A"/>
    <w:rsid w:val="00137CFC"/>
    <w:rsid w:val="00137D57"/>
    <w:rsid w:val="001400ED"/>
    <w:rsid w:val="0014058B"/>
    <w:rsid w:val="00140633"/>
    <w:rsid w:val="001407B8"/>
    <w:rsid w:val="001409FE"/>
    <w:rsid w:val="00140C26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325"/>
    <w:rsid w:val="00144425"/>
    <w:rsid w:val="00144E19"/>
    <w:rsid w:val="00144EFC"/>
    <w:rsid w:val="001452BB"/>
    <w:rsid w:val="001453F0"/>
    <w:rsid w:val="001453F2"/>
    <w:rsid w:val="00145465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A1D"/>
    <w:rsid w:val="00147E02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1D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6FFE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899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2D0"/>
    <w:rsid w:val="0016432D"/>
    <w:rsid w:val="00164603"/>
    <w:rsid w:val="00164E1C"/>
    <w:rsid w:val="00164E9D"/>
    <w:rsid w:val="00165223"/>
    <w:rsid w:val="00165237"/>
    <w:rsid w:val="001652C1"/>
    <w:rsid w:val="0016555B"/>
    <w:rsid w:val="00165759"/>
    <w:rsid w:val="001657FE"/>
    <w:rsid w:val="00165BB2"/>
    <w:rsid w:val="001667AB"/>
    <w:rsid w:val="0016711F"/>
    <w:rsid w:val="001671AA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536"/>
    <w:rsid w:val="001737C1"/>
    <w:rsid w:val="00173C0F"/>
    <w:rsid w:val="00173ED1"/>
    <w:rsid w:val="00174171"/>
    <w:rsid w:val="00174217"/>
    <w:rsid w:val="00174254"/>
    <w:rsid w:val="0017429F"/>
    <w:rsid w:val="001746C9"/>
    <w:rsid w:val="001747FF"/>
    <w:rsid w:val="001748A6"/>
    <w:rsid w:val="001748BB"/>
    <w:rsid w:val="00174BBF"/>
    <w:rsid w:val="00174C01"/>
    <w:rsid w:val="00174C9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5C"/>
    <w:rsid w:val="001779F4"/>
    <w:rsid w:val="00177A43"/>
    <w:rsid w:val="00177A73"/>
    <w:rsid w:val="00177A91"/>
    <w:rsid w:val="00177C93"/>
    <w:rsid w:val="00177D03"/>
    <w:rsid w:val="0018003B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DFA"/>
    <w:rsid w:val="00180F65"/>
    <w:rsid w:val="00180FF1"/>
    <w:rsid w:val="00181176"/>
    <w:rsid w:val="00181182"/>
    <w:rsid w:val="0018159A"/>
    <w:rsid w:val="00181609"/>
    <w:rsid w:val="00181691"/>
    <w:rsid w:val="001819F8"/>
    <w:rsid w:val="00181A61"/>
    <w:rsid w:val="00181A9D"/>
    <w:rsid w:val="00181B71"/>
    <w:rsid w:val="00181C4B"/>
    <w:rsid w:val="00182605"/>
    <w:rsid w:val="001828A2"/>
    <w:rsid w:val="001829C5"/>
    <w:rsid w:val="00182A2A"/>
    <w:rsid w:val="00182DC4"/>
    <w:rsid w:val="00182F4C"/>
    <w:rsid w:val="00182FD4"/>
    <w:rsid w:val="001833FE"/>
    <w:rsid w:val="001834B5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A52"/>
    <w:rsid w:val="00185CCA"/>
    <w:rsid w:val="00185E1F"/>
    <w:rsid w:val="00185EED"/>
    <w:rsid w:val="00185EF5"/>
    <w:rsid w:val="001861F1"/>
    <w:rsid w:val="00186283"/>
    <w:rsid w:val="00186379"/>
    <w:rsid w:val="001863A1"/>
    <w:rsid w:val="001868AA"/>
    <w:rsid w:val="00186A12"/>
    <w:rsid w:val="00186D10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87FEF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67F"/>
    <w:rsid w:val="0019290C"/>
    <w:rsid w:val="00192BAD"/>
    <w:rsid w:val="00192CD5"/>
    <w:rsid w:val="00192E65"/>
    <w:rsid w:val="00192E7C"/>
    <w:rsid w:val="00192FA5"/>
    <w:rsid w:val="001932AB"/>
    <w:rsid w:val="001933C0"/>
    <w:rsid w:val="001936D3"/>
    <w:rsid w:val="00193822"/>
    <w:rsid w:val="0019384B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844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2DD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24E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C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D76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061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C3"/>
    <w:rsid w:val="001B3CF9"/>
    <w:rsid w:val="001B461D"/>
    <w:rsid w:val="001B474A"/>
    <w:rsid w:val="001B47A8"/>
    <w:rsid w:val="001B4BA1"/>
    <w:rsid w:val="001B4F27"/>
    <w:rsid w:val="001B5059"/>
    <w:rsid w:val="001B529A"/>
    <w:rsid w:val="001B535D"/>
    <w:rsid w:val="001B5569"/>
    <w:rsid w:val="001B56FE"/>
    <w:rsid w:val="001B5AD3"/>
    <w:rsid w:val="001B5B39"/>
    <w:rsid w:val="001B5D0C"/>
    <w:rsid w:val="001B5D9F"/>
    <w:rsid w:val="001B5EED"/>
    <w:rsid w:val="001B5EF8"/>
    <w:rsid w:val="001B5F63"/>
    <w:rsid w:val="001B5FD7"/>
    <w:rsid w:val="001B6335"/>
    <w:rsid w:val="001B646A"/>
    <w:rsid w:val="001B646D"/>
    <w:rsid w:val="001B68CF"/>
    <w:rsid w:val="001B6A80"/>
    <w:rsid w:val="001B6A8C"/>
    <w:rsid w:val="001B6B11"/>
    <w:rsid w:val="001B6B58"/>
    <w:rsid w:val="001B6EC9"/>
    <w:rsid w:val="001B6F0F"/>
    <w:rsid w:val="001B7290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74"/>
    <w:rsid w:val="001C058A"/>
    <w:rsid w:val="001C0663"/>
    <w:rsid w:val="001C075D"/>
    <w:rsid w:val="001C0764"/>
    <w:rsid w:val="001C07F6"/>
    <w:rsid w:val="001C0A29"/>
    <w:rsid w:val="001C0C3E"/>
    <w:rsid w:val="001C0C51"/>
    <w:rsid w:val="001C1078"/>
    <w:rsid w:val="001C15FF"/>
    <w:rsid w:val="001C16DA"/>
    <w:rsid w:val="001C1747"/>
    <w:rsid w:val="001C176A"/>
    <w:rsid w:val="001C1810"/>
    <w:rsid w:val="001C1943"/>
    <w:rsid w:val="001C1A2F"/>
    <w:rsid w:val="001C1F60"/>
    <w:rsid w:val="001C2044"/>
    <w:rsid w:val="001C23D6"/>
    <w:rsid w:val="001C273A"/>
    <w:rsid w:val="001C2950"/>
    <w:rsid w:val="001C2A20"/>
    <w:rsid w:val="001C2A75"/>
    <w:rsid w:val="001C2B04"/>
    <w:rsid w:val="001C2CE5"/>
    <w:rsid w:val="001C2D3A"/>
    <w:rsid w:val="001C2EB2"/>
    <w:rsid w:val="001C2FE9"/>
    <w:rsid w:val="001C34A3"/>
    <w:rsid w:val="001C373A"/>
    <w:rsid w:val="001C377C"/>
    <w:rsid w:val="001C39E8"/>
    <w:rsid w:val="001C3CBD"/>
    <w:rsid w:val="001C3DB6"/>
    <w:rsid w:val="001C3F3F"/>
    <w:rsid w:val="001C4355"/>
    <w:rsid w:val="001C47EB"/>
    <w:rsid w:val="001C493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14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626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C31"/>
    <w:rsid w:val="001D1DAD"/>
    <w:rsid w:val="001D221D"/>
    <w:rsid w:val="001D274D"/>
    <w:rsid w:val="001D2791"/>
    <w:rsid w:val="001D2BE1"/>
    <w:rsid w:val="001D2D67"/>
    <w:rsid w:val="001D2DF9"/>
    <w:rsid w:val="001D2EB6"/>
    <w:rsid w:val="001D2F18"/>
    <w:rsid w:val="001D30B0"/>
    <w:rsid w:val="001D326A"/>
    <w:rsid w:val="001D34F0"/>
    <w:rsid w:val="001D36CB"/>
    <w:rsid w:val="001D3784"/>
    <w:rsid w:val="001D37E6"/>
    <w:rsid w:val="001D3B6C"/>
    <w:rsid w:val="001D3C2B"/>
    <w:rsid w:val="001D3DBD"/>
    <w:rsid w:val="001D3E79"/>
    <w:rsid w:val="001D3EB0"/>
    <w:rsid w:val="001D4213"/>
    <w:rsid w:val="001D43E6"/>
    <w:rsid w:val="001D4550"/>
    <w:rsid w:val="001D4D81"/>
    <w:rsid w:val="001D5312"/>
    <w:rsid w:val="001D576E"/>
    <w:rsid w:val="001D5943"/>
    <w:rsid w:val="001D5E6A"/>
    <w:rsid w:val="001D5F4C"/>
    <w:rsid w:val="001D6173"/>
    <w:rsid w:val="001D61A6"/>
    <w:rsid w:val="001D61ED"/>
    <w:rsid w:val="001D6667"/>
    <w:rsid w:val="001D67DF"/>
    <w:rsid w:val="001D6801"/>
    <w:rsid w:val="001D6AF3"/>
    <w:rsid w:val="001D6BEA"/>
    <w:rsid w:val="001D6EAE"/>
    <w:rsid w:val="001D70CD"/>
    <w:rsid w:val="001D7275"/>
    <w:rsid w:val="001D7310"/>
    <w:rsid w:val="001D73CA"/>
    <w:rsid w:val="001D74BD"/>
    <w:rsid w:val="001D7692"/>
    <w:rsid w:val="001D7728"/>
    <w:rsid w:val="001D7AB0"/>
    <w:rsid w:val="001D7AE5"/>
    <w:rsid w:val="001D7B15"/>
    <w:rsid w:val="001D7C23"/>
    <w:rsid w:val="001D7FCB"/>
    <w:rsid w:val="001E0251"/>
    <w:rsid w:val="001E03F6"/>
    <w:rsid w:val="001E089F"/>
    <w:rsid w:val="001E0DC1"/>
    <w:rsid w:val="001E0E8D"/>
    <w:rsid w:val="001E1083"/>
    <w:rsid w:val="001E12B2"/>
    <w:rsid w:val="001E14B2"/>
    <w:rsid w:val="001E1AC3"/>
    <w:rsid w:val="001E1BFE"/>
    <w:rsid w:val="001E1C75"/>
    <w:rsid w:val="001E1E57"/>
    <w:rsid w:val="001E2824"/>
    <w:rsid w:val="001E288A"/>
    <w:rsid w:val="001E28DE"/>
    <w:rsid w:val="001E2A4F"/>
    <w:rsid w:val="001E2B23"/>
    <w:rsid w:val="001E31DA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41F"/>
    <w:rsid w:val="001E465A"/>
    <w:rsid w:val="001E49A3"/>
    <w:rsid w:val="001E49AD"/>
    <w:rsid w:val="001E49BD"/>
    <w:rsid w:val="001E4D76"/>
    <w:rsid w:val="001E4E87"/>
    <w:rsid w:val="001E4F80"/>
    <w:rsid w:val="001E51B6"/>
    <w:rsid w:val="001E58BC"/>
    <w:rsid w:val="001E59BD"/>
    <w:rsid w:val="001E5B7C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5C5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941"/>
    <w:rsid w:val="001F5AF7"/>
    <w:rsid w:val="001F5B9C"/>
    <w:rsid w:val="001F5C62"/>
    <w:rsid w:val="001F5D92"/>
    <w:rsid w:val="001F5DFF"/>
    <w:rsid w:val="001F600D"/>
    <w:rsid w:val="001F6015"/>
    <w:rsid w:val="001F6045"/>
    <w:rsid w:val="001F65C1"/>
    <w:rsid w:val="001F67A8"/>
    <w:rsid w:val="001F6DF4"/>
    <w:rsid w:val="001F746F"/>
    <w:rsid w:val="001F74F5"/>
    <w:rsid w:val="001F75FA"/>
    <w:rsid w:val="001F7667"/>
    <w:rsid w:val="001F78F4"/>
    <w:rsid w:val="001F79F9"/>
    <w:rsid w:val="001F7A85"/>
    <w:rsid w:val="001F7B2A"/>
    <w:rsid w:val="00200093"/>
    <w:rsid w:val="00200163"/>
    <w:rsid w:val="002002CE"/>
    <w:rsid w:val="002003E3"/>
    <w:rsid w:val="00200408"/>
    <w:rsid w:val="002004FB"/>
    <w:rsid w:val="00200537"/>
    <w:rsid w:val="002006A9"/>
    <w:rsid w:val="0020092A"/>
    <w:rsid w:val="002009E6"/>
    <w:rsid w:val="00200BF2"/>
    <w:rsid w:val="00201504"/>
    <w:rsid w:val="00201728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3D1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47E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422"/>
    <w:rsid w:val="00207724"/>
    <w:rsid w:val="002079BA"/>
    <w:rsid w:val="00207AEC"/>
    <w:rsid w:val="00207B2F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6EF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29"/>
    <w:rsid w:val="00213BBB"/>
    <w:rsid w:val="00213CBA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9D2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2B9"/>
    <w:rsid w:val="002206F4"/>
    <w:rsid w:val="002207A2"/>
    <w:rsid w:val="0022086F"/>
    <w:rsid w:val="00220DF6"/>
    <w:rsid w:val="00220F20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3A2D"/>
    <w:rsid w:val="002242B3"/>
    <w:rsid w:val="002243CB"/>
    <w:rsid w:val="00224791"/>
    <w:rsid w:val="00224795"/>
    <w:rsid w:val="002248FE"/>
    <w:rsid w:val="00224B3A"/>
    <w:rsid w:val="00224C4D"/>
    <w:rsid w:val="00224F3B"/>
    <w:rsid w:val="0022516B"/>
    <w:rsid w:val="00225A5E"/>
    <w:rsid w:val="00225A77"/>
    <w:rsid w:val="00225B8E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0F25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BF2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B29"/>
    <w:rsid w:val="00234BBC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0EDA"/>
    <w:rsid w:val="00241191"/>
    <w:rsid w:val="00241361"/>
    <w:rsid w:val="00241500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00F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EB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BB0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10B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ABD"/>
    <w:rsid w:val="00255B1C"/>
    <w:rsid w:val="00255FE7"/>
    <w:rsid w:val="00256055"/>
    <w:rsid w:val="00256067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0DC5"/>
    <w:rsid w:val="002611F8"/>
    <w:rsid w:val="0026150F"/>
    <w:rsid w:val="002617F7"/>
    <w:rsid w:val="00261F1B"/>
    <w:rsid w:val="002620AE"/>
    <w:rsid w:val="00262205"/>
    <w:rsid w:val="00262284"/>
    <w:rsid w:val="002622DA"/>
    <w:rsid w:val="00262317"/>
    <w:rsid w:val="002625A6"/>
    <w:rsid w:val="00262A92"/>
    <w:rsid w:val="00262D7A"/>
    <w:rsid w:val="00262EFE"/>
    <w:rsid w:val="00262F3E"/>
    <w:rsid w:val="00263225"/>
    <w:rsid w:val="00263342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CFC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A49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248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69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2E"/>
    <w:rsid w:val="00277098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AD2"/>
    <w:rsid w:val="00280B65"/>
    <w:rsid w:val="00280D2B"/>
    <w:rsid w:val="00280FCF"/>
    <w:rsid w:val="00280FE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4A0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24E"/>
    <w:rsid w:val="002922B1"/>
    <w:rsid w:val="002923F6"/>
    <w:rsid w:val="00292441"/>
    <w:rsid w:val="0029248F"/>
    <w:rsid w:val="002924DC"/>
    <w:rsid w:val="00292740"/>
    <w:rsid w:val="002928AA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4DB"/>
    <w:rsid w:val="00294564"/>
    <w:rsid w:val="00294B02"/>
    <w:rsid w:val="00294BB1"/>
    <w:rsid w:val="00294C78"/>
    <w:rsid w:val="00294CD3"/>
    <w:rsid w:val="00294F1D"/>
    <w:rsid w:val="00294FB9"/>
    <w:rsid w:val="00295658"/>
    <w:rsid w:val="0029583A"/>
    <w:rsid w:val="002959D7"/>
    <w:rsid w:val="00295B46"/>
    <w:rsid w:val="00295BCC"/>
    <w:rsid w:val="00295F30"/>
    <w:rsid w:val="00296019"/>
    <w:rsid w:val="00296391"/>
    <w:rsid w:val="002963BC"/>
    <w:rsid w:val="00296552"/>
    <w:rsid w:val="00296E24"/>
    <w:rsid w:val="00296EA0"/>
    <w:rsid w:val="00296F90"/>
    <w:rsid w:val="002972E4"/>
    <w:rsid w:val="0029740E"/>
    <w:rsid w:val="00297486"/>
    <w:rsid w:val="0029752E"/>
    <w:rsid w:val="002976A7"/>
    <w:rsid w:val="002976EE"/>
    <w:rsid w:val="002979EE"/>
    <w:rsid w:val="00297D76"/>
    <w:rsid w:val="00297F27"/>
    <w:rsid w:val="002A03E7"/>
    <w:rsid w:val="002A0481"/>
    <w:rsid w:val="002A07FC"/>
    <w:rsid w:val="002A09F6"/>
    <w:rsid w:val="002A0BF2"/>
    <w:rsid w:val="002A0E89"/>
    <w:rsid w:val="002A0EA7"/>
    <w:rsid w:val="002A0F20"/>
    <w:rsid w:val="002A117C"/>
    <w:rsid w:val="002A11D7"/>
    <w:rsid w:val="002A1295"/>
    <w:rsid w:val="002A13CB"/>
    <w:rsid w:val="002A1508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037"/>
    <w:rsid w:val="002A3117"/>
    <w:rsid w:val="002A3212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5EED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098"/>
    <w:rsid w:val="002B2273"/>
    <w:rsid w:val="002B2365"/>
    <w:rsid w:val="002B26A7"/>
    <w:rsid w:val="002B30E0"/>
    <w:rsid w:val="002B3142"/>
    <w:rsid w:val="002B3251"/>
    <w:rsid w:val="002B34F1"/>
    <w:rsid w:val="002B373D"/>
    <w:rsid w:val="002B451E"/>
    <w:rsid w:val="002B47B2"/>
    <w:rsid w:val="002B47F2"/>
    <w:rsid w:val="002B4891"/>
    <w:rsid w:val="002B49CC"/>
    <w:rsid w:val="002B4A40"/>
    <w:rsid w:val="002B4D1B"/>
    <w:rsid w:val="002B4D77"/>
    <w:rsid w:val="002B4EC8"/>
    <w:rsid w:val="002B4FB7"/>
    <w:rsid w:val="002B5441"/>
    <w:rsid w:val="002B5488"/>
    <w:rsid w:val="002B5708"/>
    <w:rsid w:val="002B5796"/>
    <w:rsid w:val="002B57C6"/>
    <w:rsid w:val="002B58AA"/>
    <w:rsid w:val="002B59AD"/>
    <w:rsid w:val="002B5D2D"/>
    <w:rsid w:val="002B5EE2"/>
    <w:rsid w:val="002B5EF8"/>
    <w:rsid w:val="002B608C"/>
    <w:rsid w:val="002B62A2"/>
    <w:rsid w:val="002B6516"/>
    <w:rsid w:val="002B652F"/>
    <w:rsid w:val="002B6661"/>
    <w:rsid w:val="002B6774"/>
    <w:rsid w:val="002B681F"/>
    <w:rsid w:val="002B684A"/>
    <w:rsid w:val="002B6997"/>
    <w:rsid w:val="002B6A94"/>
    <w:rsid w:val="002B6ACD"/>
    <w:rsid w:val="002B6BB9"/>
    <w:rsid w:val="002B72C0"/>
    <w:rsid w:val="002B7316"/>
    <w:rsid w:val="002B757A"/>
    <w:rsid w:val="002B76BF"/>
    <w:rsid w:val="002B7802"/>
    <w:rsid w:val="002B7855"/>
    <w:rsid w:val="002B788D"/>
    <w:rsid w:val="002B799A"/>
    <w:rsid w:val="002B79E1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73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461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A85"/>
    <w:rsid w:val="002C7DC7"/>
    <w:rsid w:val="002C7DE1"/>
    <w:rsid w:val="002C7F96"/>
    <w:rsid w:val="002C7FC6"/>
    <w:rsid w:val="002D000E"/>
    <w:rsid w:val="002D024A"/>
    <w:rsid w:val="002D045B"/>
    <w:rsid w:val="002D09BB"/>
    <w:rsid w:val="002D0A49"/>
    <w:rsid w:val="002D0BFB"/>
    <w:rsid w:val="002D1069"/>
    <w:rsid w:val="002D1091"/>
    <w:rsid w:val="002D141F"/>
    <w:rsid w:val="002D146C"/>
    <w:rsid w:val="002D16F2"/>
    <w:rsid w:val="002D18B8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3EB1"/>
    <w:rsid w:val="002D41B9"/>
    <w:rsid w:val="002D437F"/>
    <w:rsid w:val="002D43FC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33C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13F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591"/>
    <w:rsid w:val="002E4D5E"/>
    <w:rsid w:val="002E50AA"/>
    <w:rsid w:val="002E558F"/>
    <w:rsid w:val="002E57BD"/>
    <w:rsid w:val="002E595B"/>
    <w:rsid w:val="002E5A45"/>
    <w:rsid w:val="002E5CEE"/>
    <w:rsid w:val="002E5D1B"/>
    <w:rsid w:val="002E5E13"/>
    <w:rsid w:val="002E5F33"/>
    <w:rsid w:val="002E6094"/>
    <w:rsid w:val="002E613F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2E8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0BB"/>
    <w:rsid w:val="002F2361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763"/>
    <w:rsid w:val="002F4DE8"/>
    <w:rsid w:val="002F4DFF"/>
    <w:rsid w:val="002F4F3A"/>
    <w:rsid w:val="002F53BB"/>
    <w:rsid w:val="002F549B"/>
    <w:rsid w:val="002F556A"/>
    <w:rsid w:val="002F5A9F"/>
    <w:rsid w:val="002F5D32"/>
    <w:rsid w:val="002F60B1"/>
    <w:rsid w:val="002F60B9"/>
    <w:rsid w:val="002F62A0"/>
    <w:rsid w:val="002F649C"/>
    <w:rsid w:val="002F66BC"/>
    <w:rsid w:val="002F6EC0"/>
    <w:rsid w:val="002F71F4"/>
    <w:rsid w:val="002F72E9"/>
    <w:rsid w:val="002F73C9"/>
    <w:rsid w:val="002F7412"/>
    <w:rsid w:val="002F7521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A52"/>
    <w:rsid w:val="00300D6F"/>
    <w:rsid w:val="00300EB9"/>
    <w:rsid w:val="00300FD4"/>
    <w:rsid w:val="00301497"/>
    <w:rsid w:val="00301519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9E9"/>
    <w:rsid w:val="00303A0A"/>
    <w:rsid w:val="00303D6B"/>
    <w:rsid w:val="00303F09"/>
    <w:rsid w:val="00304739"/>
    <w:rsid w:val="00304873"/>
    <w:rsid w:val="00304AE3"/>
    <w:rsid w:val="00304D26"/>
    <w:rsid w:val="00304DB5"/>
    <w:rsid w:val="00304DBE"/>
    <w:rsid w:val="00304F23"/>
    <w:rsid w:val="00304F3E"/>
    <w:rsid w:val="00305033"/>
    <w:rsid w:val="00305228"/>
    <w:rsid w:val="003057D6"/>
    <w:rsid w:val="00305961"/>
    <w:rsid w:val="00305AA6"/>
    <w:rsid w:val="00305D03"/>
    <w:rsid w:val="00305E08"/>
    <w:rsid w:val="00306121"/>
    <w:rsid w:val="0030612B"/>
    <w:rsid w:val="0030613D"/>
    <w:rsid w:val="003063CE"/>
    <w:rsid w:val="00306591"/>
    <w:rsid w:val="0030668A"/>
    <w:rsid w:val="003066A6"/>
    <w:rsid w:val="00306750"/>
    <w:rsid w:val="00306799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C4C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17F"/>
    <w:rsid w:val="003111D0"/>
    <w:rsid w:val="00311211"/>
    <w:rsid w:val="0031141D"/>
    <w:rsid w:val="00311790"/>
    <w:rsid w:val="00311ABB"/>
    <w:rsid w:val="00311D67"/>
    <w:rsid w:val="00311E87"/>
    <w:rsid w:val="00312028"/>
    <w:rsid w:val="003120B4"/>
    <w:rsid w:val="00312162"/>
    <w:rsid w:val="00312239"/>
    <w:rsid w:val="00312380"/>
    <w:rsid w:val="0031242A"/>
    <w:rsid w:val="003126D3"/>
    <w:rsid w:val="0031296F"/>
    <w:rsid w:val="00312AC5"/>
    <w:rsid w:val="00312B6C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1C7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057"/>
    <w:rsid w:val="0032120F"/>
    <w:rsid w:val="003214BD"/>
    <w:rsid w:val="00321592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AD"/>
    <w:rsid w:val="003234DE"/>
    <w:rsid w:val="0032374C"/>
    <w:rsid w:val="003238FC"/>
    <w:rsid w:val="00323CC9"/>
    <w:rsid w:val="00323D70"/>
    <w:rsid w:val="00323E38"/>
    <w:rsid w:val="0032401F"/>
    <w:rsid w:val="0032418B"/>
    <w:rsid w:val="00324255"/>
    <w:rsid w:val="00324833"/>
    <w:rsid w:val="00324A6F"/>
    <w:rsid w:val="00324B77"/>
    <w:rsid w:val="00324CC3"/>
    <w:rsid w:val="00324D52"/>
    <w:rsid w:val="00324E58"/>
    <w:rsid w:val="00324E8B"/>
    <w:rsid w:val="003250D5"/>
    <w:rsid w:val="003251F6"/>
    <w:rsid w:val="00325261"/>
    <w:rsid w:val="00325502"/>
    <w:rsid w:val="00325ADD"/>
    <w:rsid w:val="00325CC4"/>
    <w:rsid w:val="00325EE6"/>
    <w:rsid w:val="0032609C"/>
    <w:rsid w:val="003261D5"/>
    <w:rsid w:val="0032679C"/>
    <w:rsid w:val="0032696B"/>
    <w:rsid w:val="00326C49"/>
    <w:rsid w:val="00326D07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256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130"/>
    <w:rsid w:val="00333273"/>
    <w:rsid w:val="003333AA"/>
    <w:rsid w:val="00333C8C"/>
    <w:rsid w:val="00333D31"/>
    <w:rsid w:val="003342B7"/>
    <w:rsid w:val="003343BC"/>
    <w:rsid w:val="003345A9"/>
    <w:rsid w:val="003346BE"/>
    <w:rsid w:val="003349F2"/>
    <w:rsid w:val="00334ED6"/>
    <w:rsid w:val="00334EF7"/>
    <w:rsid w:val="00334F46"/>
    <w:rsid w:val="00335276"/>
    <w:rsid w:val="003355C0"/>
    <w:rsid w:val="003357B1"/>
    <w:rsid w:val="0033593F"/>
    <w:rsid w:val="00335980"/>
    <w:rsid w:val="00335B5B"/>
    <w:rsid w:val="00335D80"/>
    <w:rsid w:val="00335E13"/>
    <w:rsid w:val="00335EDD"/>
    <w:rsid w:val="00336218"/>
    <w:rsid w:val="0033624B"/>
    <w:rsid w:val="00336265"/>
    <w:rsid w:val="003368FD"/>
    <w:rsid w:val="00336915"/>
    <w:rsid w:val="003369C6"/>
    <w:rsid w:val="00336A29"/>
    <w:rsid w:val="00336F91"/>
    <w:rsid w:val="00336FFD"/>
    <w:rsid w:val="00337196"/>
    <w:rsid w:val="003371DD"/>
    <w:rsid w:val="003373C3"/>
    <w:rsid w:val="00337586"/>
    <w:rsid w:val="003376E9"/>
    <w:rsid w:val="003377B5"/>
    <w:rsid w:val="0034034F"/>
    <w:rsid w:val="00340642"/>
    <w:rsid w:val="003407E9"/>
    <w:rsid w:val="00340A8F"/>
    <w:rsid w:val="00340AC2"/>
    <w:rsid w:val="003411D7"/>
    <w:rsid w:val="003413AF"/>
    <w:rsid w:val="0034172B"/>
    <w:rsid w:val="00341745"/>
    <w:rsid w:val="003419F0"/>
    <w:rsid w:val="00341E79"/>
    <w:rsid w:val="00341F4C"/>
    <w:rsid w:val="0034204B"/>
    <w:rsid w:val="00342270"/>
    <w:rsid w:val="00342274"/>
    <w:rsid w:val="00342392"/>
    <w:rsid w:val="003424D2"/>
    <w:rsid w:val="00342649"/>
    <w:rsid w:val="003426B2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798"/>
    <w:rsid w:val="00343A3F"/>
    <w:rsid w:val="00343B33"/>
    <w:rsid w:val="00343B70"/>
    <w:rsid w:val="00343D74"/>
    <w:rsid w:val="00343DD0"/>
    <w:rsid w:val="00343DE2"/>
    <w:rsid w:val="00343FF2"/>
    <w:rsid w:val="0034431D"/>
    <w:rsid w:val="00344533"/>
    <w:rsid w:val="0034457C"/>
    <w:rsid w:val="00344735"/>
    <w:rsid w:val="003447CA"/>
    <w:rsid w:val="003449FE"/>
    <w:rsid w:val="00344C18"/>
    <w:rsid w:val="00344E34"/>
    <w:rsid w:val="00345020"/>
    <w:rsid w:val="003452E9"/>
    <w:rsid w:val="003452F2"/>
    <w:rsid w:val="003453A9"/>
    <w:rsid w:val="003453CB"/>
    <w:rsid w:val="0034540C"/>
    <w:rsid w:val="003454D5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0D2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1C8E"/>
    <w:rsid w:val="00351F64"/>
    <w:rsid w:val="0035266D"/>
    <w:rsid w:val="0035270E"/>
    <w:rsid w:val="0035292C"/>
    <w:rsid w:val="00352CF6"/>
    <w:rsid w:val="00352D9F"/>
    <w:rsid w:val="0035348C"/>
    <w:rsid w:val="003534CE"/>
    <w:rsid w:val="003535C4"/>
    <w:rsid w:val="00353785"/>
    <w:rsid w:val="00353789"/>
    <w:rsid w:val="003537D1"/>
    <w:rsid w:val="003539F8"/>
    <w:rsid w:val="00353A27"/>
    <w:rsid w:val="00353B76"/>
    <w:rsid w:val="00353DC5"/>
    <w:rsid w:val="003545A8"/>
    <w:rsid w:val="003545BC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0F32"/>
    <w:rsid w:val="00361327"/>
    <w:rsid w:val="00361438"/>
    <w:rsid w:val="00361440"/>
    <w:rsid w:val="00361572"/>
    <w:rsid w:val="00361779"/>
    <w:rsid w:val="00361974"/>
    <w:rsid w:val="00361980"/>
    <w:rsid w:val="003619E7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BBA"/>
    <w:rsid w:val="00365EEE"/>
    <w:rsid w:val="00365F2D"/>
    <w:rsid w:val="00365FC5"/>
    <w:rsid w:val="0036625F"/>
    <w:rsid w:val="003664F2"/>
    <w:rsid w:val="00366562"/>
    <w:rsid w:val="00366CFE"/>
    <w:rsid w:val="00366FCF"/>
    <w:rsid w:val="00367282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44D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8F3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AEA"/>
    <w:rsid w:val="00372BE6"/>
    <w:rsid w:val="00372C02"/>
    <w:rsid w:val="00372EE0"/>
    <w:rsid w:val="00372FAB"/>
    <w:rsid w:val="00373367"/>
    <w:rsid w:val="003733F8"/>
    <w:rsid w:val="0037344B"/>
    <w:rsid w:val="0037349E"/>
    <w:rsid w:val="003736D1"/>
    <w:rsid w:val="00373795"/>
    <w:rsid w:val="0037389C"/>
    <w:rsid w:val="0037396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4DAE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9AF"/>
    <w:rsid w:val="00377A8B"/>
    <w:rsid w:val="00377C06"/>
    <w:rsid w:val="00377EA1"/>
    <w:rsid w:val="00377F1F"/>
    <w:rsid w:val="00380078"/>
    <w:rsid w:val="0038030A"/>
    <w:rsid w:val="00380335"/>
    <w:rsid w:val="0038036B"/>
    <w:rsid w:val="003808DE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4D5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5ED"/>
    <w:rsid w:val="00383835"/>
    <w:rsid w:val="0038389D"/>
    <w:rsid w:val="00383B72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396"/>
    <w:rsid w:val="003863F4"/>
    <w:rsid w:val="00386415"/>
    <w:rsid w:val="003867F5"/>
    <w:rsid w:val="00386831"/>
    <w:rsid w:val="0038693D"/>
    <w:rsid w:val="003869F1"/>
    <w:rsid w:val="00386B05"/>
    <w:rsid w:val="00386B4D"/>
    <w:rsid w:val="00386B94"/>
    <w:rsid w:val="00386E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CB7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6B7"/>
    <w:rsid w:val="00392932"/>
    <w:rsid w:val="00392B4D"/>
    <w:rsid w:val="00392B8B"/>
    <w:rsid w:val="00392F8B"/>
    <w:rsid w:val="003931AE"/>
    <w:rsid w:val="0039323E"/>
    <w:rsid w:val="003933A2"/>
    <w:rsid w:val="003935C2"/>
    <w:rsid w:val="00393736"/>
    <w:rsid w:val="0039399F"/>
    <w:rsid w:val="00393D28"/>
    <w:rsid w:val="0039438D"/>
    <w:rsid w:val="00394BBB"/>
    <w:rsid w:val="00394BD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2E3"/>
    <w:rsid w:val="003A04D5"/>
    <w:rsid w:val="003A0830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74C"/>
    <w:rsid w:val="003A3B2A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3FE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C9F"/>
    <w:rsid w:val="003A7E0B"/>
    <w:rsid w:val="003A7E33"/>
    <w:rsid w:val="003B01CD"/>
    <w:rsid w:val="003B0300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0BED"/>
    <w:rsid w:val="003B102F"/>
    <w:rsid w:val="003B107C"/>
    <w:rsid w:val="003B1296"/>
    <w:rsid w:val="003B13E9"/>
    <w:rsid w:val="003B14DE"/>
    <w:rsid w:val="003B1805"/>
    <w:rsid w:val="003B1B11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2"/>
    <w:rsid w:val="003B465F"/>
    <w:rsid w:val="003B4736"/>
    <w:rsid w:val="003B4A62"/>
    <w:rsid w:val="003B4A8C"/>
    <w:rsid w:val="003B4CB7"/>
    <w:rsid w:val="003B4D02"/>
    <w:rsid w:val="003B4E8C"/>
    <w:rsid w:val="003B4ED9"/>
    <w:rsid w:val="003B4F6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16D"/>
    <w:rsid w:val="003B728F"/>
    <w:rsid w:val="003B7514"/>
    <w:rsid w:val="003B796C"/>
    <w:rsid w:val="003B79EF"/>
    <w:rsid w:val="003B7B67"/>
    <w:rsid w:val="003B7BB0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D65"/>
    <w:rsid w:val="003C0E17"/>
    <w:rsid w:val="003C0EF5"/>
    <w:rsid w:val="003C1061"/>
    <w:rsid w:val="003C10DE"/>
    <w:rsid w:val="003C12C9"/>
    <w:rsid w:val="003C1588"/>
    <w:rsid w:val="003C15ED"/>
    <w:rsid w:val="003C166B"/>
    <w:rsid w:val="003C1D04"/>
    <w:rsid w:val="003C1E73"/>
    <w:rsid w:val="003C22C4"/>
    <w:rsid w:val="003C2300"/>
    <w:rsid w:val="003C27BB"/>
    <w:rsid w:val="003C294E"/>
    <w:rsid w:val="003C2C26"/>
    <w:rsid w:val="003C2C34"/>
    <w:rsid w:val="003C2C66"/>
    <w:rsid w:val="003C2D2E"/>
    <w:rsid w:val="003C3759"/>
    <w:rsid w:val="003C380E"/>
    <w:rsid w:val="003C38BB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5CD9"/>
    <w:rsid w:val="003C5F4C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459"/>
    <w:rsid w:val="003C763B"/>
    <w:rsid w:val="003C78CE"/>
    <w:rsid w:val="003C79AD"/>
    <w:rsid w:val="003C7AF0"/>
    <w:rsid w:val="003C7B4C"/>
    <w:rsid w:val="003C7B79"/>
    <w:rsid w:val="003C7B93"/>
    <w:rsid w:val="003C7DC7"/>
    <w:rsid w:val="003C7E66"/>
    <w:rsid w:val="003D03CC"/>
    <w:rsid w:val="003D0745"/>
    <w:rsid w:val="003D08CC"/>
    <w:rsid w:val="003D0AB3"/>
    <w:rsid w:val="003D0DA9"/>
    <w:rsid w:val="003D117B"/>
    <w:rsid w:val="003D1349"/>
    <w:rsid w:val="003D139B"/>
    <w:rsid w:val="003D19AB"/>
    <w:rsid w:val="003D1A31"/>
    <w:rsid w:val="003D1FA7"/>
    <w:rsid w:val="003D20CF"/>
    <w:rsid w:val="003D22B6"/>
    <w:rsid w:val="003D2369"/>
    <w:rsid w:val="003D247B"/>
    <w:rsid w:val="003D263B"/>
    <w:rsid w:val="003D29EE"/>
    <w:rsid w:val="003D2FAB"/>
    <w:rsid w:val="003D2FB5"/>
    <w:rsid w:val="003D30B9"/>
    <w:rsid w:val="003D31C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4D17"/>
    <w:rsid w:val="003D5112"/>
    <w:rsid w:val="003D55C3"/>
    <w:rsid w:val="003D5740"/>
    <w:rsid w:val="003D5D44"/>
    <w:rsid w:val="003D64CF"/>
    <w:rsid w:val="003D6504"/>
    <w:rsid w:val="003D6630"/>
    <w:rsid w:val="003D6A17"/>
    <w:rsid w:val="003D6B65"/>
    <w:rsid w:val="003D6CDC"/>
    <w:rsid w:val="003D70DD"/>
    <w:rsid w:val="003D711F"/>
    <w:rsid w:val="003D726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735"/>
    <w:rsid w:val="003E3A08"/>
    <w:rsid w:val="003E3B48"/>
    <w:rsid w:val="003E3DDE"/>
    <w:rsid w:val="003E40B0"/>
    <w:rsid w:val="003E4134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614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4A"/>
    <w:rsid w:val="003E6B66"/>
    <w:rsid w:val="003E6C07"/>
    <w:rsid w:val="003E6C48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3A8"/>
    <w:rsid w:val="003F15C2"/>
    <w:rsid w:val="003F15FA"/>
    <w:rsid w:val="003F16EE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218"/>
    <w:rsid w:val="003F2371"/>
    <w:rsid w:val="003F243C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A8A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843"/>
    <w:rsid w:val="003F5B54"/>
    <w:rsid w:val="003F5BAA"/>
    <w:rsid w:val="003F6020"/>
    <w:rsid w:val="003F624A"/>
    <w:rsid w:val="003F6479"/>
    <w:rsid w:val="003F6685"/>
    <w:rsid w:val="003F6795"/>
    <w:rsid w:val="003F67FD"/>
    <w:rsid w:val="003F68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9EE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D9A"/>
    <w:rsid w:val="00403E00"/>
    <w:rsid w:val="004041DB"/>
    <w:rsid w:val="00404352"/>
    <w:rsid w:val="00404431"/>
    <w:rsid w:val="00404559"/>
    <w:rsid w:val="0040472A"/>
    <w:rsid w:val="00404ADE"/>
    <w:rsid w:val="00404D25"/>
    <w:rsid w:val="00404EFF"/>
    <w:rsid w:val="004050AE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9D6"/>
    <w:rsid w:val="00407BCA"/>
    <w:rsid w:val="00407DCA"/>
    <w:rsid w:val="00407EDE"/>
    <w:rsid w:val="00407FAC"/>
    <w:rsid w:val="00410272"/>
    <w:rsid w:val="0041043F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DC8"/>
    <w:rsid w:val="00412F4A"/>
    <w:rsid w:val="0041300E"/>
    <w:rsid w:val="00413045"/>
    <w:rsid w:val="0041305F"/>
    <w:rsid w:val="004130C9"/>
    <w:rsid w:val="004132B9"/>
    <w:rsid w:val="00413492"/>
    <w:rsid w:val="004135B9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AA4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50E"/>
    <w:rsid w:val="00421934"/>
    <w:rsid w:val="00421EC8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0A"/>
    <w:rsid w:val="00423661"/>
    <w:rsid w:val="0042396E"/>
    <w:rsid w:val="00423DAC"/>
    <w:rsid w:val="00424203"/>
    <w:rsid w:val="00424359"/>
    <w:rsid w:val="00424574"/>
    <w:rsid w:val="004249D5"/>
    <w:rsid w:val="00424EA3"/>
    <w:rsid w:val="00424F3C"/>
    <w:rsid w:val="00424F72"/>
    <w:rsid w:val="00424FCF"/>
    <w:rsid w:val="00425227"/>
    <w:rsid w:val="00425895"/>
    <w:rsid w:val="00425A17"/>
    <w:rsid w:val="00425AA9"/>
    <w:rsid w:val="00425CC4"/>
    <w:rsid w:val="00425D60"/>
    <w:rsid w:val="00425DEC"/>
    <w:rsid w:val="00425EB0"/>
    <w:rsid w:val="00425ED4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93"/>
    <w:rsid w:val="00430CD0"/>
    <w:rsid w:val="00430CEC"/>
    <w:rsid w:val="00430DCA"/>
    <w:rsid w:val="00430E22"/>
    <w:rsid w:val="00430E48"/>
    <w:rsid w:val="0043117C"/>
    <w:rsid w:val="00431224"/>
    <w:rsid w:val="004312AD"/>
    <w:rsid w:val="004315B2"/>
    <w:rsid w:val="004315F8"/>
    <w:rsid w:val="004317A7"/>
    <w:rsid w:val="004319C8"/>
    <w:rsid w:val="00431ABF"/>
    <w:rsid w:val="00431D41"/>
    <w:rsid w:val="00432173"/>
    <w:rsid w:val="004322FA"/>
    <w:rsid w:val="00432539"/>
    <w:rsid w:val="004327AE"/>
    <w:rsid w:val="00432809"/>
    <w:rsid w:val="00432974"/>
    <w:rsid w:val="00432C74"/>
    <w:rsid w:val="00432F95"/>
    <w:rsid w:val="0043312A"/>
    <w:rsid w:val="0043313C"/>
    <w:rsid w:val="004331A4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453"/>
    <w:rsid w:val="00434582"/>
    <w:rsid w:val="00434670"/>
    <w:rsid w:val="00434ABF"/>
    <w:rsid w:val="00434C0D"/>
    <w:rsid w:val="00434D35"/>
    <w:rsid w:val="0043503F"/>
    <w:rsid w:val="0043505E"/>
    <w:rsid w:val="004353D4"/>
    <w:rsid w:val="004356F6"/>
    <w:rsid w:val="00435A95"/>
    <w:rsid w:val="00435D13"/>
    <w:rsid w:val="00435DB1"/>
    <w:rsid w:val="00435E61"/>
    <w:rsid w:val="004360E1"/>
    <w:rsid w:val="00436159"/>
    <w:rsid w:val="00436271"/>
    <w:rsid w:val="004362A2"/>
    <w:rsid w:val="004364B6"/>
    <w:rsid w:val="004368FA"/>
    <w:rsid w:val="00436999"/>
    <w:rsid w:val="00436A95"/>
    <w:rsid w:val="00436C7D"/>
    <w:rsid w:val="00436EED"/>
    <w:rsid w:val="00437224"/>
    <w:rsid w:val="0043732D"/>
    <w:rsid w:val="0043783F"/>
    <w:rsid w:val="00437929"/>
    <w:rsid w:val="00437B65"/>
    <w:rsid w:val="00440030"/>
    <w:rsid w:val="004401A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B0B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12A"/>
    <w:rsid w:val="00444309"/>
    <w:rsid w:val="00444423"/>
    <w:rsid w:val="004445D1"/>
    <w:rsid w:val="0044473D"/>
    <w:rsid w:val="004447B2"/>
    <w:rsid w:val="00444995"/>
    <w:rsid w:val="00444A5C"/>
    <w:rsid w:val="00444DE0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BF5"/>
    <w:rsid w:val="00447C38"/>
    <w:rsid w:val="00447DF1"/>
    <w:rsid w:val="00450035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A2F"/>
    <w:rsid w:val="00451B74"/>
    <w:rsid w:val="00451EB8"/>
    <w:rsid w:val="00451FC7"/>
    <w:rsid w:val="004521EB"/>
    <w:rsid w:val="0045222A"/>
    <w:rsid w:val="004524A0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3C6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A9F"/>
    <w:rsid w:val="00454B5F"/>
    <w:rsid w:val="00454C6D"/>
    <w:rsid w:val="00454CBA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278"/>
    <w:rsid w:val="0046082C"/>
    <w:rsid w:val="00460AAB"/>
    <w:rsid w:val="00460B83"/>
    <w:rsid w:val="00460F76"/>
    <w:rsid w:val="0046104F"/>
    <w:rsid w:val="00461375"/>
    <w:rsid w:val="0046143E"/>
    <w:rsid w:val="0046159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831"/>
    <w:rsid w:val="00466A5B"/>
    <w:rsid w:val="00466BE0"/>
    <w:rsid w:val="0046745A"/>
    <w:rsid w:val="004675D8"/>
    <w:rsid w:val="004675E1"/>
    <w:rsid w:val="0046769A"/>
    <w:rsid w:val="00467E66"/>
    <w:rsid w:val="00470228"/>
    <w:rsid w:val="004702AC"/>
    <w:rsid w:val="0047060E"/>
    <w:rsid w:val="00470E4A"/>
    <w:rsid w:val="00470F7D"/>
    <w:rsid w:val="00471121"/>
    <w:rsid w:val="0047124D"/>
    <w:rsid w:val="0047142C"/>
    <w:rsid w:val="00471691"/>
    <w:rsid w:val="00471E01"/>
    <w:rsid w:val="004723C9"/>
    <w:rsid w:val="004725B8"/>
    <w:rsid w:val="004727CB"/>
    <w:rsid w:val="00472939"/>
    <w:rsid w:val="004729DF"/>
    <w:rsid w:val="004733BA"/>
    <w:rsid w:val="004734C5"/>
    <w:rsid w:val="00473665"/>
    <w:rsid w:val="004736A8"/>
    <w:rsid w:val="00473707"/>
    <w:rsid w:val="004738A1"/>
    <w:rsid w:val="004738CF"/>
    <w:rsid w:val="004738DB"/>
    <w:rsid w:val="00473961"/>
    <w:rsid w:val="00473C63"/>
    <w:rsid w:val="004742A0"/>
    <w:rsid w:val="004742A3"/>
    <w:rsid w:val="00474AC8"/>
    <w:rsid w:val="00474B36"/>
    <w:rsid w:val="0047502F"/>
    <w:rsid w:val="0047539A"/>
    <w:rsid w:val="0047579F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4A5"/>
    <w:rsid w:val="00480507"/>
    <w:rsid w:val="00480665"/>
    <w:rsid w:val="004809A6"/>
    <w:rsid w:val="00480E17"/>
    <w:rsid w:val="00480E51"/>
    <w:rsid w:val="004810F4"/>
    <w:rsid w:val="00481457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2DB3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3BA"/>
    <w:rsid w:val="00485BC7"/>
    <w:rsid w:val="00485C8B"/>
    <w:rsid w:val="0048609B"/>
    <w:rsid w:val="00486196"/>
    <w:rsid w:val="00486357"/>
    <w:rsid w:val="004864AE"/>
    <w:rsid w:val="00486564"/>
    <w:rsid w:val="004867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1C6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185"/>
    <w:rsid w:val="0049452D"/>
    <w:rsid w:val="004945FD"/>
    <w:rsid w:val="0049463D"/>
    <w:rsid w:val="0049471E"/>
    <w:rsid w:val="004947B8"/>
    <w:rsid w:val="0049480A"/>
    <w:rsid w:val="0049489B"/>
    <w:rsid w:val="004948C0"/>
    <w:rsid w:val="00494971"/>
    <w:rsid w:val="00494E10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5F3F"/>
    <w:rsid w:val="0049602C"/>
    <w:rsid w:val="00496031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0F84"/>
    <w:rsid w:val="004A11D9"/>
    <w:rsid w:val="004A13F9"/>
    <w:rsid w:val="004A14E8"/>
    <w:rsid w:val="004A15B3"/>
    <w:rsid w:val="004A174D"/>
    <w:rsid w:val="004A192C"/>
    <w:rsid w:val="004A19AE"/>
    <w:rsid w:val="004A19B7"/>
    <w:rsid w:val="004A1C3C"/>
    <w:rsid w:val="004A1CE0"/>
    <w:rsid w:val="004A2126"/>
    <w:rsid w:val="004A21BF"/>
    <w:rsid w:val="004A225D"/>
    <w:rsid w:val="004A2309"/>
    <w:rsid w:val="004A2734"/>
    <w:rsid w:val="004A27F7"/>
    <w:rsid w:val="004A2865"/>
    <w:rsid w:val="004A290E"/>
    <w:rsid w:val="004A2D89"/>
    <w:rsid w:val="004A2DC6"/>
    <w:rsid w:val="004A3085"/>
    <w:rsid w:val="004A30A4"/>
    <w:rsid w:val="004A314D"/>
    <w:rsid w:val="004A3347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CB6"/>
    <w:rsid w:val="004A4D8F"/>
    <w:rsid w:val="004A4E17"/>
    <w:rsid w:val="004A4ED5"/>
    <w:rsid w:val="004A5013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16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1B56"/>
    <w:rsid w:val="004B206E"/>
    <w:rsid w:val="004B2159"/>
    <w:rsid w:val="004B2648"/>
    <w:rsid w:val="004B2A55"/>
    <w:rsid w:val="004B2FF5"/>
    <w:rsid w:val="004B3069"/>
    <w:rsid w:val="004B31A6"/>
    <w:rsid w:val="004B3357"/>
    <w:rsid w:val="004B3580"/>
    <w:rsid w:val="004B3900"/>
    <w:rsid w:val="004B3BD9"/>
    <w:rsid w:val="004B3C08"/>
    <w:rsid w:val="004B439F"/>
    <w:rsid w:val="004B4635"/>
    <w:rsid w:val="004B495E"/>
    <w:rsid w:val="004B499E"/>
    <w:rsid w:val="004B4B96"/>
    <w:rsid w:val="004B4E64"/>
    <w:rsid w:val="004B4E71"/>
    <w:rsid w:val="004B4FA2"/>
    <w:rsid w:val="004B5009"/>
    <w:rsid w:val="004B502F"/>
    <w:rsid w:val="004B5428"/>
    <w:rsid w:val="004B547F"/>
    <w:rsid w:val="004B567B"/>
    <w:rsid w:val="004B5682"/>
    <w:rsid w:val="004B591B"/>
    <w:rsid w:val="004B598E"/>
    <w:rsid w:val="004B5B3C"/>
    <w:rsid w:val="004B5BEC"/>
    <w:rsid w:val="004B5C93"/>
    <w:rsid w:val="004B5D84"/>
    <w:rsid w:val="004B63EF"/>
    <w:rsid w:val="004B6473"/>
    <w:rsid w:val="004B683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D0E"/>
    <w:rsid w:val="004C5F1D"/>
    <w:rsid w:val="004C606C"/>
    <w:rsid w:val="004C621B"/>
    <w:rsid w:val="004C6599"/>
    <w:rsid w:val="004C677F"/>
    <w:rsid w:val="004C67F2"/>
    <w:rsid w:val="004C689E"/>
    <w:rsid w:val="004C68A5"/>
    <w:rsid w:val="004C6A2C"/>
    <w:rsid w:val="004C6BB0"/>
    <w:rsid w:val="004C6C7B"/>
    <w:rsid w:val="004C6F0A"/>
    <w:rsid w:val="004C770C"/>
    <w:rsid w:val="004C776C"/>
    <w:rsid w:val="004C779A"/>
    <w:rsid w:val="004C77C2"/>
    <w:rsid w:val="004C7807"/>
    <w:rsid w:val="004C7B76"/>
    <w:rsid w:val="004C7BEF"/>
    <w:rsid w:val="004C7D45"/>
    <w:rsid w:val="004D0024"/>
    <w:rsid w:val="004D037F"/>
    <w:rsid w:val="004D03B6"/>
    <w:rsid w:val="004D0526"/>
    <w:rsid w:val="004D05B5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6A6"/>
    <w:rsid w:val="004D379B"/>
    <w:rsid w:val="004D3955"/>
    <w:rsid w:val="004D3B30"/>
    <w:rsid w:val="004D3C34"/>
    <w:rsid w:val="004D4003"/>
    <w:rsid w:val="004D40EB"/>
    <w:rsid w:val="004D4342"/>
    <w:rsid w:val="004D4439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9BD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212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57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802"/>
    <w:rsid w:val="004E4AE8"/>
    <w:rsid w:val="004E4C8F"/>
    <w:rsid w:val="004E4F85"/>
    <w:rsid w:val="004E4FD8"/>
    <w:rsid w:val="004E4FE7"/>
    <w:rsid w:val="004E51FF"/>
    <w:rsid w:val="004E555B"/>
    <w:rsid w:val="004E55CC"/>
    <w:rsid w:val="004E583C"/>
    <w:rsid w:val="004E58EC"/>
    <w:rsid w:val="004E593B"/>
    <w:rsid w:val="004E5950"/>
    <w:rsid w:val="004E5AE2"/>
    <w:rsid w:val="004E5E67"/>
    <w:rsid w:val="004E6313"/>
    <w:rsid w:val="004E6A5A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054"/>
    <w:rsid w:val="004F0160"/>
    <w:rsid w:val="004F02F1"/>
    <w:rsid w:val="004F0815"/>
    <w:rsid w:val="004F0871"/>
    <w:rsid w:val="004F09C8"/>
    <w:rsid w:val="004F09F4"/>
    <w:rsid w:val="004F0A85"/>
    <w:rsid w:val="004F0E2D"/>
    <w:rsid w:val="004F104F"/>
    <w:rsid w:val="004F16AC"/>
    <w:rsid w:val="004F1AAF"/>
    <w:rsid w:val="004F1AFC"/>
    <w:rsid w:val="004F21A5"/>
    <w:rsid w:val="004F2347"/>
    <w:rsid w:val="004F23A8"/>
    <w:rsid w:val="004F23B7"/>
    <w:rsid w:val="004F25BD"/>
    <w:rsid w:val="004F26ED"/>
    <w:rsid w:val="004F26F9"/>
    <w:rsid w:val="004F276C"/>
    <w:rsid w:val="004F2861"/>
    <w:rsid w:val="004F28F5"/>
    <w:rsid w:val="004F2C77"/>
    <w:rsid w:val="004F2ED7"/>
    <w:rsid w:val="004F3134"/>
    <w:rsid w:val="004F3348"/>
    <w:rsid w:val="004F35EC"/>
    <w:rsid w:val="004F36D9"/>
    <w:rsid w:val="004F36F4"/>
    <w:rsid w:val="004F37DF"/>
    <w:rsid w:val="004F3A98"/>
    <w:rsid w:val="004F3CFE"/>
    <w:rsid w:val="004F3EB4"/>
    <w:rsid w:val="004F3EE6"/>
    <w:rsid w:val="004F4060"/>
    <w:rsid w:val="004F41FD"/>
    <w:rsid w:val="004F41FF"/>
    <w:rsid w:val="004F42D4"/>
    <w:rsid w:val="004F446D"/>
    <w:rsid w:val="004F44EB"/>
    <w:rsid w:val="004F4601"/>
    <w:rsid w:val="004F4656"/>
    <w:rsid w:val="004F484D"/>
    <w:rsid w:val="004F48FB"/>
    <w:rsid w:val="004F493E"/>
    <w:rsid w:val="004F4B2E"/>
    <w:rsid w:val="004F4B48"/>
    <w:rsid w:val="004F4B87"/>
    <w:rsid w:val="004F4C48"/>
    <w:rsid w:val="004F4CF4"/>
    <w:rsid w:val="004F4CFF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28"/>
    <w:rsid w:val="004F658B"/>
    <w:rsid w:val="004F66A3"/>
    <w:rsid w:val="004F6722"/>
    <w:rsid w:val="004F680A"/>
    <w:rsid w:val="004F6B15"/>
    <w:rsid w:val="004F6B8A"/>
    <w:rsid w:val="004F6C73"/>
    <w:rsid w:val="004F6E51"/>
    <w:rsid w:val="004F706A"/>
    <w:rsid w:val="004F7309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4E0"/>
    <w:rsid w:val="005009DE"/>
    <w:rsid w:val="00500AA3"/>
    <w:rsid w:val="00500BB5"/>
    <w:rsid w:val="00500C4D"/>
    <w:rsid w:val="00500DB2"/>
    <w:rsid w:val="00500E66"/>
    <w:rsid w:val="00500E67"/>
    <w:rsid w:val="00500ECB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D56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7BF"/>
    <w:rsid w:val="00504A08"/>
    <w:rsid w:val="00504BE7"/>
    <w:rsid w:val="00504D8E"/>
    <w:rsid w:val="00505024"/>
    <w:rsid w:val="005050C7"/>
    <w:rsid w:val="00505358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5DE"/>
    <w:rsid w:val="00506699"/>
    <w:rsid w:val="005066D6"/>
    <w:rsid w:val="005067D2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6F6F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D4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60A"/>
    <w:rsid w:val="0052389F"/>
    <w:rsid w:val="0052393E"/>
    <w:rsid w:val="005239D7"/>
    <w:rsid w:val="00523C97"/>
    <w:rsid w:val="00523D0E"/>
    <w:rsid w:val="00523FA6"/>
    <w:rsid w:val="00524220"/>
    <w:rsid w:val="005242EB"/>
    <w:rsid w:val="005245AF"/>
    <w:rsid w:val="005245F6"/>
    <w:rsid w:val="005247AF"/>
    <w:rsid w:val="005248A7"/>
    <w:rsid w:val="005248C9"/>
    <w:rsid w:val="00524C7D"/>
    <w:rsid w:val="00524D54"/>
    <w:rsid w:val="00525148"/>
    <w:rsid w:val="005255D3"/>
    <w:rsid w:val="00525CD8"/>
    <w:rsid w:val="00525D73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453"/>
    <w:rsid w:val="00531565"/>
    <w:rsid w:val="005316C8"/>
    <w:rsid w:val="005319C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B2C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7E"/>
    <w:rsid w:val="005351E5"/>
    <w:rsid w:val="0053524E"/>
    <w:rsid w:val="00535279"/>
    <w:rsid w:val="00535296"/>
    <w:rsid w:val="005353B1"/>
    <w:rsid w:val="00535561"/>
    <w:rsid w:val="005356F5"/>
    <w:rsid w:val="005357E9"/>
    <w:rsid w:val="00535966"/>
    <w:rsid w:val="005359B4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00"/>
    <w:rsid w:val="00537BEC"/>
    <w:rsid w:val="00537DAF"/>
    <w:rsid w:val="00537DEB"/>
    <w:rsid w:val="00537F5F"/>
    <w:rsid w:val="00540384"/>
    <w:rsid w:val="00540443"/>
    <w:rsid w:val="005408B5"/>
    <w:rsid w:val="00540ADB"/>
    <w:rsid w:val="00540E32"/>
    <w:rsid w:val="0054143F"/>
    <w:rsid w:val="005414B5"/>
    <w:rsid w:val="00541817"/>
    <w:rsid w:val="0054189E"/>
    <w:rsid w:val="00541A4C"/>
    <w:rsid w:val="00541F9A"/>
    <w:rsid w:val="00542126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872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487"/>
    <w:rsid w:val="00546540"/>
    <w:rsid w:val="005466DB"/>
    <w:rsid w:val="0054676B"/>
    <w:rsid w:val="00546789"/>
    <w:rsid w:val="005467FC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7A5"/>
    <w:rsid w:val="00551A2C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735"/>
    <w:rsid w:val="00552855"/>
    <w:rsid w:val="00552868"/>
    <w:rsid w:val="00552B02"/>
    <w:rsid w:val="00552C5F"/>
    <w:rsid w:val="00552E15"/>
    <w:rsid w:val="00552F70"/>
    <w:rsid w:val="00552F84"/>
    <w:rsid w:val="00553025"/>
    <w:rsid w:val="0055307B"/>
    <w:rsid w:val="005530E3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50B"/>
    <w:rsid w:val="005546C0"/>
    <w:rsid w:val="00554809"/>
    <w:rsid w:val="005549A0"/>
    <w:rsid w:val="00554A42"/>
    <w:rsid w:val="00554C0B"/>
    <w:rsid w:val="00554C4F"/>
    <w:rsid w:val="00554DCC"/>
    <w:rsid w:val="00554E05"/>
    <w:rsid w:val="00554F04"/>
    <w:rsid w:val="0055505A"/>
    <w:rsid w:val="005551ED"/>
    <w:rsid w:val="00555254"/>
    <w:rsid w:val="005555A8"/>
    <w:rsid w:val="005556EE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6F46"/>
    <w:rsid w:val="00557086"/>
    <w:rsid w:val="00557101"/>
    <w:rsid w:val="00557975"/>
    <w:rsid w:val="005579AC"/>
    <w:rsid w:val="00557B22"/>
    <w:rsid w:val="00557CD9"/>
    <w:rsid w:val="00557D32"/>
    <w:rsid w:val="005604FC"/>
    <w:rsid w:val="00560559"/>
    <w:rsid w:val="00560726"/>
    <w:rsid w:val="00560760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47C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8DD"/>
    <w:rsid w:val="0056392D"/>
    <w:rsid w:val="00563DFD"/>
    <w:rsid w:val="0056403D"/>
    <w:rsid w:val="00564270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73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E67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691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6EA"/>
    <w:rsid w:val="0057280B"/>
    <w:rsid w:val="00572B0D"/>
    <w:rsid w:val="00572BA3"/>
    <w:rsid w:val="00572E95"/>
    <w:rsid w:val="00572EE7"/>
    <w:rsid w:val="00572F88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790"/>
    <w:rsid w:val="005768F3"/>
    <w:rsid w:val="00576978"/>
    <w:rsid w:val="00576CF7"/>
    <w:rsid w:val="00576EC9"/>
    <w:rsid w:val="00577827"/>
    <w:rsid w:val="0057783E"/>
    <w:rsid w:val="00577CF5"/>
    <w:rsid w:val="00577ECC"/>
    <w:rsid w:val="0058000D"/>
    <w:rsid w:val="005802DE"/>
    <w:rsid w:val="00580474"/>
    <w:rsid w:val="005806ED"/>
    <w:rsid w:val="00580757"/>
    <w:rsid w:val="0058085C"/>
    <w:rsid w:val="005808B5"/>
    <w:rsid w:val="00580979"/>
    <w:rsid w:val="00580A3A"/>
    <w:rsid w:val="00580A74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DD1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911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6C9"/>
    <w:rsid w:val="005906D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0A7"/>
    <w:rsid w:val="005923AE"/>
    <w:rsid w:val="005925D9"/>
    <w:rsid w:val="00592640"/>
    <w:rsid w:val="00592B06"/>
    <w:rsid w:val="00592B58"/>
    <w:rsid w:val="00592BAC"/>
    <w:rsid w:val="00592E7D"/>
    <w:rsid w:val="005932B1"/>
    <w:rsid w:val="0059339A"/>
    <w:rsid w:val="0059347F"/>
    <w:rsid w:val="005934E8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627"/>
    <w:rsid w:val="005947C1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BD9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432"/>
    <w:rsid w:val="005A1C58"/>
    <w:rsid w:val="005A1C99"/>
    <w:rsid w:val="005A1E26"/>
    <w:rsid w:val="005A201E"/>
    <w:rsid w:val="005A211D"/>
    <w:rsid w:val="005A2628"/>
    <w:rsid w:val="005A27E2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554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27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087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C5A"/>
    <w:rsid w:val="005B1E62"/>
    <w:rsid w:val="005B1EC1"/>
    <w:rsid w:val="005B2036"/>
    <w:rsid w:val="005B23A4"/>
    <w:rsid w:val="005B26A2"/>
    <w:rsid w:val="005B2829"/>
    <w:rsid w:val="005B29DD"/>
    <w:rsid w:val="005B2A03"/>
    <w:rsid w:val="005B2CB7"/>
    <w:rsid w:val="005B2D05"/>
    <w:rsid w:val="005B3236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3E6"/>
    <w:rsid w:val="005B57B3"/>
    <w:rsid w:val="005B59D8"/>
    <w:rsid w:val="005B5AAD"/>
    <w:rsid w:val="005B5B38"/>
    <w:rsid w:val="005B5BB7"/>
    <w:rsid w:val="005B5DF6"/>
    <w:rsid w:val="005B5EB2"/>
    <w:rsid w:val="005B61A0"/>
    <w:rsid w:val="005B62BF"/>
    <w:rsid w:val="005B6398"/>
    <w:rsid w:val="005B63F0"/>
    <w:rsid w:val="005B6686"/>
    <w:rsid w:val="005B6726"/>
    <w:rsid w:val="005B68A8"/>
    <w:rsid w:val="005B69AC"/>
    <w:rsid w:val="005B6AF7"/>
    <w:rsid w:val="005B6B05"/>
    <w:rsid w:val="005B6B0A"/>
    <w:rsid w:val="005B6CF8"/>
    <w:rsid w:val="005B6E7F"/>
    <w:rsid w:val="005B71E2"/>
    <w:rsid w:val="005B7852"/>
    <w:rsid w:val="005B7966"/>
    <w:rsid w:val="005B7A08"/>
    <w:rsid w:val="005B7BB7"/>
    <w:rsid w:val="005B7C07"/>
    <w:rsid w:val="005B7D89"/>
    <w:rsid w:val="005B7DDA"/>
    <w:rsid w:val="005C0408"/>
    <w:rsid w:val="005C0487"/>
    <w:rsid w:val="005C06ED"/>
    <w:rsid w:val="005C0747"/>
    <w:rsid w:val="005C08C8"/>
    <w:rsid w:val="005C0909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30E"/>
    <w:rsid w:val="005C5691"/>
    <w:rsid w:val="005C595C"/>
    <w:rsid w:val="005C59EE"/>
    <w:rsid w:val="005C5BF2"/>
    <w:rsid w:val="005C60B8"/>
    <w:rsid w:val="005C60C2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9EF"/>
    <w:rsid w:val="005C7D60"/>
    <w:rsid w:val="005C7DDA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1A"/>
    <w:rsid w:val="005D0C24"/>
    <w:rsid w:val="005D0E39"/>
    <w:rsid w:val="005D108F"/>
    <w:rsid w:val="005D12CD"/>
    <w:rsid w:val="005D14A4"/>
    <w:rsid w:val="005D16EF"/>
    <w:rsid w:val="005D1749"/>
    <w:rsid w:val="005D1A3C"/>
    <w:rsid w:val="005D2017"/>
    <w:rsid w:val="005D2106"/>
    <w:rsid w:val="005D230C"/>
    <w:rsid w:val="005D232B"/>
    <w:rsid w:val="005D25C8"/>
    <w:rsid w:val="005D28F5"/>
    <w:rsid w:val="005D2938"/>
    <w:rsid w:val="005D2E3B"/>
    <w:rsid w:val="005D3133"/>
    <w:rsid w:val="005D3170"/>
    <w:rsid w:val="005D327D"/>
    <w:rsid w:val="005D3689"/>
    <w:rsid w:val="005D3753"/>
    <w:rsid w:val="005D3781"/>
    <w:rsid w:val="005D3E1D"/>
    <w:rsid w:val="005D40ED"/>
    <w:rsid w:val="005D419D"/>
    <w:rsid w:val="005D4336"/>
    <w:rsid w:val="005D45BB"/>
    <w:rsid w:val="005D4644"/>
    <w:rsid w:val="005D46AC"/>
    <w:rsid w:val="005D491F"/>
    <w:rsid w:val="005D4BF8"/>
    <w:rsid w:val="005D4D4B"/>
    <w:rsid w:val="005D4E89"/>
    <w:rsid w:val="005D4FD8"/>
    <w:rsid w:val="005D5031"/>
    <w:rsid w:val="005D5846"/>
    <w:rsid w:val="005D5862"/>
    <w:rsid w:val="005D5AE8"/>
    <w:rsid w:val="005D5BB3"/>
    <w:rsid w:val="005D5C02"/>
    <w:rsid w:val="005D5DCD"/>
    <w:rsid w:val="005D5FD6"/>
    <w:rsid w:val="005D61CF"/>
    <w:rsid w:val="005D6311"/>
    <w:rsid w:val="005D684A"/>
    <w:rsid w:val="005D699A"/>
    <w:rsid w:val="005D6BC5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11C"/>
    <w:rsid w:val="005E12A7"/>
    <w:rsid w:val="005E12D7"/>
    <w:rsid w:val="005E18F0"/>
    <w:rsid w:val="005E1A4A"/>
    <w:rsid w:val="005E1BE8"/>
    <w:rsid w:val="005E1C8A"/>
    <w:rsid w:val="005E22D7"/>
    <w:rsid w:val="005E230C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06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4ED2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84"/>
    <w:rsid w:val="005E5DD2"/>
    <w:rsid w:val="005E60EE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0FB3"/>
    <w:rsid w:val="005F11BF"/>
    <w:rsid w:val="005F1580"/>
    <w:rsid w:val="005F1A76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44A"/>
    <w:rsid w:val="005F6554"/>
    <w:rsid w:val="005F6707"/>
    <w:rsid w:val="005F673A"/>
    <w:rsid w:val="005F680B"/>
    <w:rsid w:val="005F6919"/>
    <w:rsid w:val="005F6ECA"/>
    <w:rsid w:val="005F702A"/>
    <w:rsid w:val="005F70D8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A81"/>
    <w:rsid w:val="00600B13"/>
    <w:rsid w:val="00600C54"/>
    <w:rsid w:val="00600C88"/>
    <w:rsid w:val="00600DDA"/>
    <w:rsid w:val="00600E67"/>
    <w:rsid w:val="00600F9F"/>
    <w:rsid w:val="00600FCE"/>
    <w:rsid w:val="00601050"/>
    <w:rsid w:val="006010E9"/>
    <w:rsid w:val="00601253"/>
    <w:rsid w:val="0060142C"/>
    <w:rsid w:val="00601488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1DB"/>
    <w:rsid w:val="0060433A"/>
    <w:rsid w:val="006043E3"/>
    <w:rsid w:val="006044AC"/>
    <w:rsid w:val="006044EC"/>
    <w:rsid w:val="00604708"/>
    <w:rsid w:val="0060485F"/>
    <w:rsid w:val="00604ABB"/>
    <w:rsid w:val="00604BC1"/>
    <w:rsid w:val="00604CDD"/>
    <w:rsid w:val="006050A2"/>
    <w:rsid w:val="00605417"/>
    <w:rsid w:val="00605630"/>
    <w:rsid w:val="006056A4"/>
    <w:rsid w:val="0060572A"/>
    <w:rsid w:val="006058AE"/>
    <w:rsid w:val="0060590A"/>
    <w:rsid w:val="0060594A"/>
    <w:rsid w:val="00605CE5"/>
    <w:rsid w:val="00605CF1"/>
    <w:rsid w:val="00605D6A"/>
    <w:rsid w:val="00605DBC"/>
    <w:rsid w:val="006064A0"/>
    <w:rsid w:val="00606987"/>
    <w:rsid w:val="00606ADA"/>
    <w:rsid w:val="00606AF6"/>
    <w:rsid w:val="00606CFB"/>
    <w:rsid w:val="00606F2F"/>
    <w:rsid w:val="00607052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BD8"/>
    <w:rsid w:val="00611DE1"/>
    <w:rsid w:val="0061201E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83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4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26F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0AF"/>
    <w:rsid w:val="0062229E"/>
    <w:rsid w:val="0062244F"/>
    <w:rsid w:val="0062245D"/>
    <w:rsid w:val="006227A2"/>
    <w:rsid w:val="0062284E"/>
    <w:rsid w:val="00622A7C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4EFF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208"/>
    <w:rsid w:val="0062757B"/>
    <w:rsid w:val="006276CD"/>
    <w:rsid w:val="006278EE"/>
    <w:rsid w:val="00627936"/>
    <w:rsid w:val="00627B2D"/>
    <w:rsid w:val="00627BFC"/>
    <w:rsid w:val="00627E75"/>
    <w:rsid w:val="00630157"/>
    <w:rsid w:val="0063060A"/>
    <w:rsid w:val="006306E3"/>
    <w:rsid w:val="006306FC"/>
    <w:rsid w:val="006307E6"/>
    <w:rsid w:val="0063082B"/>
    <w:rsid w:val="00630D92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D64"/>
    <w:rsid w:val="00632EAC"/>
    <w:rsid w:val="00632F30"/>
    <w:rsid w:val="00633096"/>
    <w:rsid w:val="006331EC"/>
    <w:rsid w:val="006334A3"/>
    <w:rsid w:val="00633538"/>
    <w:rsid w:val="00633792"/>
    <w:rsid w:val="006338A3"/>
    <w:rsid w:val="00633AB0"/>
    <w:rsid w:val="00633ADF"/>
    <w:rsid w:val="00633E1D"/>
    <w:rsid w:val="00633EEA"/>
    <w:rsid w:val="0063443A"/>
    <w:rsid w:val="006348BF"/>
    <w:rsid w:val="00634AB0"/>
    <w:rsid w:val="00634B01"/>
    <w:rsid w:val="00634C38"/>
    <w:rsid w:val="00635493"/>
    <w:rsid w:val="0063572F"/>
    <w:rsid w:val="006359F7"/>
    <w:rsid w:val="00635AAD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2DC"/>
    <w:rsid w:val="0063737D"/>
    <w:rsid w:val="006375A3"/>
    <w:rsid w:val="006377BB"/>
    <w:rsid w:val="00637BF0"/>
    <w:rsid w:val="00637CD6"/>
    <w:rsid w:val="00637F21"/>
    <w:rsid w:val="00637FCD"/>
    <w:rsid w:val="00640383"/>
    <w:rsid w:val="00640476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800"/>
    <w:rsid w:val="00641B46"/>
    <w:rsid w:val="00641B76"/>
    <w:rsid w:val="00641BE3"/>
    <w:rsid w:val="00641CA6"/>
    <w:rsid w:val="00641D33"/>
    <w:rsid w:val="00641DB5"/>
    <w:rsid w:val="00642062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52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0AC"/>
    <w:rsid w:val="0064625B"/>
    <w:rsid w:val="00646646"/>
    <w:rsid w:val="006466A1"/>
    <w:rsid w:val="006467ED"/>
    <w:rsid w:val="00646AA6"/>
    <w:rsid w:val="00646B9A"/>
    <w:rsid w:val="00646DDC"/>
    <w:rsid w:val="0064714F"/>
    <w:rsid w:val="00647431"/>
    <w:rsid w:val="006474E9"/>
    <w:rsid w:val="0064750F"/>
    <w:rsid w:val="0064763D"/>
    <w:rsid w:val="00647715"/>
    <w:rsid w:val="0064781A"/>
    <w:rsid w:val="00647D26"/>
    <w:rsid w:val="00647E5B"/>
    <w:rsid w:val="00650004"/>
    <w:rsid w:val="00650187"/>
    <w:rsid w:val="0065025B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1D58"/>
    <w:rsid w:val="006521CD"/>
    <w:rsid w:val="006526D2"/>
    <w:rsid w:val="00652867"/>
    <w:rsid w:val="0065297D"/>
    <w:rsid w:val="006529A2"/>
    <w:rsid w:val="00652AD0"/>
    <w:rsid w:val="00652B53"/>
    <w:rsid w:val="00652C5A"/>
    <w:rsid w:val="00652C88"/>
    <w:rsid w:val="00653435"/>
    <w:rsid w:val="0065346C"/>
    <w:rsid w:val="006534F9"/>
    <w:rsid w:val="006535B9"/>
    <w:rsid w:val="006538BD"/>
    <w:rsid w:val="00653AF6"/>
    <w:rsid w:val="00653FD3"/>
    <w:rsid w:val="0065407E"/>
    <w:rsid w:val="006543CF"/>
    <w:rsid w:val="006543D5"/>
    <w:rsid w:val="00654762"/>
    <w:rsid w:val="00654816"/>
    <w:rsid w:val="00654A37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10F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3BC"/>
    <w:rsid w:val="00664613"/>
    <w:rsid w:val="006647AC"/>
    <w:rsid w:val="006647F4"/>
    <w:rsid w:val="006647FC"/>
    <w:rsid w:val="00664889"/>
    <w:rsid w:val="00664999"/>
    <w:rsid w:val="00664A4E"/>
    <w:rsid w:val="00664C26"/>
    <w:rsid w:val="00664CA4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A86"/>
    <w:rsid w:val="00666BDA"/>
    <w:rsid w:val="00666C1C"/>
    <w:rsid w:val="00666D6B"/>
    <w:rsid w:val="006670FC"/>
    <w:rsid w:val="00667264"/>
    <w:rsid w:val="00667339"/>
    <w:rsid w:val="0066767A"/>
    <w:rsid w:val="00667D70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42F"/>
    <w:rsid w:val="0067150F"/>
    <w:rsid w:val="006716B8"/>
    <w:rsid w:val="00671878"/>
    <w:rsid w:val="00671BC0"/>
    <w:rsid w:val="00671C0B"/>
    <w:rsid w:val="00671D06"/>
    <w:rsid w:val="00671DF7"/>
    <w:rsid w:val="00671E7D"/>
    <w:rsid w:val="00672302"/>
    <w:rsid w:val="00672854"/>
    <w:rsid w:val="00672A4D"/>
    <w:rsid w:val="00672A7B"/>
    <w:rsid w:val="006730B7"/>
    <w:rsid w:val="0067350A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B5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0FFF"/>
    <w:rsid w:val="00681516"/>
    <w:rsid w:val="00681555"/>
    <w:rsid w:val="006816C0"/>
    <w:rsid w:val="006817C0"/>
    <w:rsid w:val="006818D9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BAD"/>
    <w:rsid w:val="00683E00"/>
    <w:rsid w:val="00683E28"/>
    <w:rsid w:val="00683EF4"/>
    <w:rsid w:val="0068405F"/>
    <w:rsid w:val="006844C1"/>
    <w:rsid w:val="00684561"/>
    <w:rsid w:val="0068472F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5C88"/>
    <w:rsid w:val="00686005"/>
    <w:rsid w:val="0068602A"/>
    <w:rsid w:val="00686249"/>
    <w:rsid w:val="00686289"/>
    <w:rsid w:val="006862C2"/>
    <w:rsid w:val="0068636A"/>
    <w:rsid w:val="0068682B"/>
    <w:rsid w:val="00686947"/>
    <w:rsid w:val="00686A7A"/>
    <w:rsid w:val="00686FB7"/>
    <w:rsid w:val="006871A6"/>
    <w:rsid w:val="006872A5"/>
    <w:rsid w:val="006872CC"/>
    <w:rsid w:val="006874C6"/>
    <w:rsid w:val="00687700"/>
    <w:rsid w:val="0068771C"/>
    <w:rsid w:val="006877A0"/>
    <w:rsid w:val="00687E9C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0C"/>
    <w:rsid w:val="00691646"/>
    <w:rsid w:val="00691892"/>
    <w:rsid w:val="006918FA"/>
    <w:rsid w:val="00691978"/>
    <w:rsid w:val="006919C0"/>
    <w:rsid w:val="006919FE"/>
    <w:rsid w:val="00691AAE"/>
    <w:rsid w:val="00691AC8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6BB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7C7"/>
    <w:rsid w:val="006967EA"/>
    <w:rsid w:val="00696896"/>
    <w:rsid w:val="00696C0A"/>
    <w:rsid w:val="00696EDA"/>
    <w:rsid w:val="00697062"/>
    <w:rsid w:val="0069767E"/>
    <w:rsid w:val="00697685"/>
    <w:rsid w:val="006976D9"/>
    <w:rsid w:val="00697A25"/>
    <w:rsid w:val="00697E72"/>
    <w:rsid w:val="006A0063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2B3"/>
    <w:rsid w:val="006A42BB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777"/>
    <w:rsid w:val="006B5840"/>
    <w:rsid w:val="006B58C9"/>
    <w:rsid w:val="006B5A27"/>
    <w:rsid w:val="006B5E84"/>
    <w:rsid w:val="006B6118"/>
    <w:rsid w:val="006B61E2"/>
    <w:rsid w:val="006B646D"/>
    <w:rsid w:val="006B6576"/>
    <w:rsid w:val="006B6860"/>
    <w:rsid w:val="006B694F"/>
    <w:rsid w:val="006B6A94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49"/>
    <w:rsid w:val="006B7E6F"/>
    <w:rsid w:val="006B7F22"/>
    <w:rsid w:val="006C0079"/>
    <w:rsid w:val="006C028A"/>
    <w:rsid w:val="006C07BC"/>
    <w:rsid w:val="006C09C4"/>
    <w:rsid w:val="006C0A7F"/>
    <w:rsid w:val="006C0B5A"/>
    <w:rsid w:val="006C0E8D"/>
    <w:rsid w:val="006C0F0F"/>
    <w:rsid w:val="006C115E"/>
    <w:rsid w:val="006C11E8"/>
    <w:rsid w:val="006C11FE"/>
    <w:rsid w:val="006C1601"/>
    <w:rsid w:val="006C17C1"/>
    <w:rsid w:val="006C18F7"/>
    <w:rsid w:val="006C1BA4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8AB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636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8F"/>
    <w:rsid w:val="006C58AD"/>
    <w:rsid w:val="006C5B17"/>
    <w:rsid w:val="006C5B31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0E14"/>
    <w:rsid w:val="006D10CE"/>
    <w:rsid w:val="006D1348"/>
    <w:rsid w:val="006D1564"/>
    <w:rsid w:val="006D1C41"/>
    <w:rsid w:val="006D1DF9"/>
    <w:rsid w:val="006D21B9"/>
    <w:rsid w:val="006D22DC"/>
    <w:rsid w:val="006D248A"/>
    <w:rsid w:val="006D25BE"/>
    <w:rsid w:val="006D2933"/>
    <w:rsid w:val="006D2A16"/>
    <w:rsid w:val="006D2A48"/>
    <w:rsid w:val="006D2A66"/>
    <w:rsid w:val="006D2B0E"/>
    <w:rsid w:val="006D2D31"/>
    <w:rsid w:val="006D2EE3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2B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68B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3E9"/>
    <w:rsid w:val="006E25B8"/>
    <w:rsid w:val="006E283C"/>
    <w:rsid w:val="006E29BC"/>
    <w:rsid w:val="006E2A6A"/>
    <w:rsid w:val="006E2BB9"/>
    <w:rsid w:val="006E2C82"/>
    <w:rsid w:val="006E2E94"/>
    <w:rsid w:val="006E2FC4"/>
    <w:rsid w:val="006E2FDE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246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5BD"/>
    <w:rsid w:val="006E76BF"/>
    <w:rsid w:val="006E76E3"/>
    <w:rsid w:val="006E7785"/>
    <w:rsid w:val="006E7833"/>
    <w:rsid w:val="006E79C7"/>
    <w:rsid w:val="006E7C31"/>
    <w:rsid w:val="006E7D34"/>
    <w:rsid w:val="006E7F37"/>
    <w:rsid w:val="006F0150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3E3"/>
    <w:rsid w:val="006F295A"/>
    <w:rsid w:val="006F2BB5"/>
    <w:rsid w:val="006F2E9B"/>
    <w:rsid w:val="006F3278"/>
    <w:rsid w:val="006F3288"/>
    <w:rsid w:val="006F3458"/>
    <w:rsid w:val="006F352D"/>
    <w:rsid w:val="006F36CC"/>
    <w:rsid w:val="006F3A24"/>
    <w:rsid w:val="006F3AD7"/>
    <w:rsid w:val="006F3B4A"/>
    <w:rsid w:val="006F3C16"/>
    <w:rsid w:val="006F3D8C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E1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24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CE7"/>
    <w:rsid w:val="00700E0E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57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5E7"/>
    <w:rsid w:val="0070476C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D9C"/>
    <w:rsid w:val="00705EDA"/>
    <w:rsid w:val="0070604A"/>
    <w:rsid w:val="00706261"/>
    <w:rsid w:val="00706858"/>
    <w:rsid w:val="0070694C"/>
    <w:rsid w:val="00706C39"/>
    <w:rsid w:val="007070D4"/>
    <w:rsid w:val="00707671"/>
    <w:rsid w:val="00707698"/>
    <w:rsid w:val="00707D68"/>
    <w:rsid w:val="00707EA0"/>
    <w:rsid w:val="00707F53"/>
    <w:rsid w:val="00707FAB"/>
    <w:rsid w:val="007104C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B80"/>
    <w:rsid w:val="00712F28"/>
    <w:rsid w:val="00712F2B"/>
    <w:rsid w:val="00713199"/>
    <w:rsid w:val="007133C4"/>
    <w:rsid w:val="00713430"/>
    <w:rsid w:val="00713836"/>
    <w:rsid w:val="00713A70"/>
    <w:rsid w:val="00713C0C"/>
    <w:rsid w:val="00713E11"/>
    <w:rsid w:val="00713FAC"/>
    <w:rsid w:val="00713FF7"/>
    <w:rsid w:val="007142C7"/>
    <w:rsid w:val="0071434C"/>
    <w:rsid w:val="00714459"/>
    <w:rsid w:val="007144A3"/>
    <w:rsid w:val="007146A4"/>
    <w:rsid w:val="007147F9"/>
    <w:rsid w:val="007149AC"/>
    <w:rsid w:val="007149CF"/>
    <w:rsid w:val="00714A17"/>
    <w:rsid w:val="00714B29"/>
    <w:rsid w:val="00714C64"/>
    <w:rsid w:val="00714E9B"/>
    <w:rsid w:val="00714E9C"/>
    <w:rsid w:val="00715395"/>
    <w:rsid w:val="007153C7"/>
    <w:rsid w:val="007154A2"/>
    <w:rsid w:val="0071563B"/>
    <w:rsid w:val="00715962"/>
    <w:rsid w:val="00715984"/>
    <w:rsid w:val="007159DF"/>
    <w:rsid w:val="00715A60"/>
    <w:rsid w:val="00715CD8"/>
    <w:rsid w:val="00715D91"/>
    <w:rsid w:val="00715E38"/>
    <w:rsid w:val="00715F99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17E"/>
    <w:rsid w:val="007214CF"/>
    <w:rsid w:val="00721589"/>
    <w:rsid w:val="007215C0"/>
    <w:rsid w:val="00721766"/>
    <w:rsid w:val="00721824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0C1"/>
    <w:rsid w:val="007252E4"/>
    <w:rsid w:val="00725350"/>
    <w:rsid w:val="00725591"/>
    <w:rsid w:val="007255E7"/>
    <w:rsid w:val="00725A0B"/>
    <w:rsid w:val="00725BC6"/>
    <w:rsid w:val="00725C95"/>
    <w:rsid w:val="00725D94"/>
    <w:rsid w:val="00725DD3"/>
    <w:rsid w:val="00726146"/>
    <w:rsid w:val="00726190"/>
    <w:rsid w:val="0072652B"/>
    <w:rsid w:val="00726665"/>
    <w:rsid w:val="0072671B"/>
    <w:rsid w:val="0072678D"/>
    <w:rsid w:val="00726847"/>
    <w:rsid w:val="00726EAA"/>
    <w:rsid w:val="00726F81"/>
    <w:rsid w:val="00727132"/>
    <w:rsid w:val="00727135"/>
    <w:rsid w:val="00727334"/>
    <w:rsid w:val="007274A9"/>
    <w:rsid w:val="007274D8"/>
    <w:rsid w:val="00727620"/>
    <w:rsid w:val="00727852"/>
    <w:rsid w:val="00727863"/>
    <w:rsid w:val="00727B5D"/>
    <w:rsid w:val="00727B6D"/>
    <w:rsid w:val="00727CFF"/>
    <w:rsid w:val="00727ECD"/>
    <w:rsid w:val="00727F21"/>
    <w:rsid w:val="0073009F"/>
    <w:rsid w:val="0073021B"/>
    <w:rsid w:val="0073029D"/>
    <w:rsid w:val="0073036F"/>
    <w:rsid w:val="007304CE"/>
    <w:rsid w:val="00730838"/>
    <w:rsid w:val="00730A48"/>
    <w:rsid w:val="00730B67"/>
    <w:rsid w:val="00730BAB"/>
    <w:rsid w:val="00730DC2"/>
    <w:rsid w:val="00730DD5"/>
    <w:rsid w:val="00730E2C"/>
    <w:rsid w:val="00731180"/>
    <w:rsid w:val="007312B6"/>
    <w:rsid w:val="007315D3"/>
    <w:rsid w:val="007316EC"/>
    <w:rsid w:val="007316EE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726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A1C"/>
    <w:rsid w:val="00741D5E"/>
    <w:rsid w:val="00741E6B"/>
    <w:rsid w:val="00742197"/>
    <w:rsid w:val="00742476"/>
    <w:rsid w:val="0074263E"/>
    <w:rsid w:val="007428A2"/>
    <w:rsid w:val="007428FE"/>
    <w:rsid w:val="00742B88"/>
    <w:rsid w:val="00742F51"/>
    <w:rsid w:val="0074305A"/>
    <w:rsid w:val="0074348C"/>
    <w:rsid w:val="00743530"/>
    <w:rsid w:val="007436AD"/>
    <w:rsid w:val="0074389C"/>
    <w:rsid w:val="007439FD"/>
    <w:rsid w:val="00743E7F"/>
    <w:rsid w:val="00743F71"/>
    <w:rsid w:val="0074411F"/>
    <w:rsid w:val="0074457F"/>
    <w:rsid w:val="007445A6"/>
    <w:rsid w:val="00744679"/>
    <w:rsid w:val="00744825"/>
    <w:rsid w:val="00744A01"/>
    <w:rsid w:val="00744CA7"/>
    <w:rsid w:val="007454B5"/>
    <w:rsid w:val="00745654"/>
    <w:rsid w:val="0074594D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6FAA"/>
    <w:rsid w:val="00747261"/>
    <w:rsid w:val="0074733C"/>
    <w:rsid w:val="007473D9"/>
    <w:rsid w:val="007476D7"/>
    <w:rsid w:val="00747791"/>
    <w:rsid w:val="00747C7F"/>
    <w:rsid w:val="00747FFD"/>
    <w:rsid w:val="00750201"/>
    <w:rsid w:val="00750453"/>
    <w:rsid w:val="0075049F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3D9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1B5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57E06"/>
    <w:rsid w:val="0076004F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D6"/>
    <w:rsid w:val="00761AE4"/>
    <w:rsid w:val="00761C7D"/>
    <w:rsid w:val="00761E48"/>
    <w:rsid w:val="00761EE2"/>
    <w:rsid w:val="0076206F"/>
    <w:rsid w:val="007624D9"/>
    <w:rsid w:val="00762779"/>
    <w:rsid w:val="00762785"/>
    <w:rsid w:val="0076283E"/>
    <w:rsid w:val="00762CE4"/>
    <w:rsid w:val="00762D33"/>
    <w:rsid w:val="00762D80"/>
    <w:rsid w:val="00762D87"/>
    <w:rsid w:val="00762FDB"/>
    <w:rsid w:val="0076333E"/>
    <w:rsid w:val="00763382"/>
    <w:rsid w:val="0076376E"/>
    <w:rsid w:val="007638B0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3F9"/>
    <w:rsid w:val="007664B1"/>
    <w:rsid w:val="00766B8F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18A"/>
    <w:rsid w:val="0077127E"/>
    <w:rsid w:val="007712E1"/>
    <w:rsid w:val="007718D0"/>
    <w:rsid w:val="00771C2E"/>
    <w:rsid w:val="00771D88"/>
    <w:rsid w:val="00771F1A"/>
    <w:rsid w:val="00771FB8"/>
    <w:rsid w:val="00771FD9"/>
    <w:rsid w:val="00772087"/>
    <w:rsid w:val="007722B0"/>
    <w:rsid w:val="007724B8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37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0F5"/>
    <w:rsid w:val="00781C7B"/>
    <w:rsid w:val="00781FEA"/>
    <w:rsid w:val="00782346"/>
    <w:rsid w:val="00782616"/>
    <w:rsid w:val="00782669"/>
    <w:rsid w:val="007828DE"/>
    <w:rsid w:val="00782AD9"/>
    <w:rsid w:val="007830B3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7ED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841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8FD"/>
    <w:rsid w:val="00790C3F"/>
    <w:rsid w:val="00790DBF"/>
    <w:rsid w:val="00791076"/>
    <w:rsid w:val="0079107F"/>
    <w:rsid w:val="0079111F"/>
    <w:rsid w:val="0079129C"/>
    <w:rsid w:val="007914D1"/>
    <w:rsid w:val="007915C9"/>
    <w:rsid w:val="007919BE"/>
    <w:rsid w:val="00791B11"/>
    <w:rsid w:val="00791BBA"/>
    <w:rsid w:val="00791C77"/>
    <w:rsid w:val="00791D70"/>
    <w:rsid w:val="00791DD7"/>
    <w:rsid w:val="00791E51"/>
    <w:rsid w:val="00791E8C"/>
    <w:rsid w:val="007925AD"/>
    <w:rsid w:val="007925B8"/>
    <w:rsid w:val="00792662"/>
    <w:rsid w:val="007928E7"/>
    <w:rsid w:val="00792E6E"/>
    <w:rsid w:val="00792FEB"/>
    <w:rsid w:val="007930BA"/>
    <w:rsid w:val="0079315A"/>
    <w:rsid w:val="00793200"/>
    <w:rsid w:val="00793293"/>
    <w:rsid w:val="007933F0"/>
    <w:rsid w:val="00793463"/>
    <w:rsid w:val="007937CD"/>
    <w:rsid w:val="007937E7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23B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4B9"/>
    <w:rsid w:val="00797AD6"/>
    <w:rsid w:val="00797BE6"/>
    <w:rsid w:val="00797EA8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5CB"/>
    <w:rsid w:val="007A187B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6D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DB8"/>
    <w:rsid w:val="007A4E00"/>
    <w:rsid w:val="007A532B"/>
    <w:rsid w:val="007A5397"/>
    <w:rsid w:val="007A53FE"/>
    <w:rsid w:val="007A56E8"/>
    <w:rsid w:val="007A57B0"/>
    <w:rsid w:val="007A5B46"/>
    <w:rsid w:val="007A5B4B"/>
    <w:rsid w:val="007A5FE2"/>
    <w:rsid w:val="007A63B1"/>
    <w:rsid w:val="007A6448"/>
    <w:rsid w:val="007A6593"/>
    <w:rsid w:val="007A6941"/>
    <w:rsid w:val="007A6AE2"/>
    <w:rsid w:val="007A6CBF"/>
    <w:rsid w:val="007A70BA"/>
    <w:rsid w:val="007A71DD"/>
    <w:rsid w:val="007A7452"/>
    <w:rsid w:val="007A7562"/>
    <w:rsid w:val="007A7737"/>
    <w:rsid w:val="007A7895"/>
    <w:rsid w:val="007A7980"/>
    <w:rsid w:val="007A7A52"/>
    <w:rsid w:val="007A7CA8"/>
    <w:rsid w:val="007B0009"/>
    <w:rsid w:val="007B0765"/>
    <w:rsid w:val="007B0928"/>
    <w:rsid w:val="007B09AA"/>
    <w:rsid w:val="007B09EE"/>
    <w:rsid w:val="007B0AC0"/>
    <w:rsid w:val="007B0CCD"/>
    <w:rsid w:val="007B0D31"/>
    <w:rsid w:val="007B0D48"/>
    <w:rsid w:val="007B0DDB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A73"/>
    <w:rsid w:val="007B2EEA"/>
    <w:rsid w:val="007B3123"/>
    <w:rsid w:val="007B34C7"/>
    <w:rsid w:val="007B3915"/>
    <w:rsid w:val="007B3D56"/>
    <w:rsid w:val="007B3D63"/>
    <w:rsid w:val="007B3FF4"/>
    <w:rsid w:val="007B40EA"/>
    <w:rsid w:val="007B449B"/>
    <w:rsid w:val="007B4555"/>
    <w:rsid w:val="007B45AF"/>
    <w:rsid w:val="007B46AF"/>
    <w:rsid w:val="007B48AA"/>
    <w:rsid w:val="007B4B8D"/>
    <w:rsid w:val="007B4CB2"/>
    <w:rsid w:val="007B4DFB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022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355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0EA"/>
    <w:rsid w:val="007C72E8"/>
    <w:rsid w:val="007C764D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97E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7E"/>
    <w:rsid w:val="007D23FA"/>
    <w:rsid w:val="007D2404"/>
    <w:rsid w:val="007D2415"/>
    <w:rsid w:val="007D2560"/>
    <w:rsid w:val="007D2653"/>
    <w:rsid w:val="007D26F1"/>
    <w:rsid w:val="007D2E96"/>
    <w:rsid w:val="007D2FAD"/>
    <w:rsid w:val="007D2FEB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264"/>
    <w:rsid w:val="007D44C4"/>
    <w:rsid w:val="007D4636"/>
    <w:rsid w:val="007D48FF"/>
    <w:rsid w:val="007D4976"/>
    <w:rsid w:val="007D4985"/>
    <w:rsid w:val="007D4B2E"/>
    <w:rsid w:val="007D4BFA"/>
    <w:rsid w:val="007D52AE"/>
    <w:rsid w:val="007D5694"/>
    <w:rsid w:val="007D5925"/>
    <w:rsid w:val="007D5B68"/>
    <w:rsid w:val="007D5C69"/>
    <w:rsid w:val="007D5DCF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CFB"/>
    <w:rsid w:val="007E1D58"/>
    <w:rsid w:val="007E1D7E"/>
    <w:rsid w:val="007E1F7B"/>
    <w:rsid w:val="007E2373"/>
    <w:rsid w:val="007E2632"/>
    <w:rsid w:val="007E2664"/>
    <w:rsid w:val="007E2958"/>
    <w:rsid w:val="007E2AB2"/>
    <w:rsid w:val="007E2C69"/>
    <w:rsid w:val="007E2F2E"/>
    <w:rsid w:val="007E3089"/>
    <w:rsid w:val="007E31BD"/>
    <w:rsid w:val="007E3326"/>
    <w:rsid w:val="007E3616"/>
    <w:rsid w:val="007E3628"/>
    <w:rsid w:val="007E3A85"/>
    <w:rsid w:val="007E3F03"/>
    <w:rsid w:val="007E40A9"/>
    <w:rsid w:val="007E4357"/>
    <w:rsid w:val="007E4398"/>
    <w:rsid w:val="007E4522"/>
    <w:rsid w:val="007E4C8A"/>
    <w:rsid w:val="007E4D11"/>
    <w:rsid w:val="007E4DC0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A2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36"/>
    <w:rsid w:val="007F4997"/>
    <w:rsid w:val="007F4A34"/>
    <w:rsid w:val="007F511F"/>
    <w:rsid w:val="007F51AF"/>
    <w:rsid w:val="007F51E1"/>
    <w:rsid w:val="007F5351"/>
    <w:rsid w:val="007F5364"/>
    <w:rsid w:val="007F5514"/>
    <w:rsid w:val="007F5642"/>
    <w:rsid w:val="007F5AFB"/>
    <w:rsid w:val="007F5BA5"/>
    <w:rsid w:val="007F5BF5"/>
    <w:rsid w:val="007F5CD3"/>
    <w:rsid w:val="007F5DB7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01D"/>
    <w:rsid w:val="008001AE"/>
    <w:rsid w:val="0080026A"/>
    <w:rsid w:val="00800380"/>
    <w:rsid w:val="008005B6"/>
    <w:rsid w:val="00800608"/>
    <w:rsid w:val="0080063C"/>
    <w:rsid w:val="0080095B"/>
    <w:rsid w:val="00800975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B12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0F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B"/>
    <w:rsid w:val="00804B1C"/>
    <w:rsid w:val="00804BB7"/>
    <w:rsid w:val="00804F53"/>
    <w:rsid w:val="00805093"/>
    <w:rsid w:val="0080522B"/>
    <w:rsid w:val="008053DA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697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C96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0A94"/>
    <w:rsid w:val="00811344"/>
    <w:rsid w:val="008114B8"/>
    <w:rsid w:val="0081155F"/>
    <w:rsid w:val="00811A54"/>
    <w:rsid w:val="00811AEE"/>
    <w:rsid w:val="00811B7B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BE8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52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9E8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ED2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19"/>
    <w:rsid w:val="00823033"/>
    <w:rsid w:val="00823046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C3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00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E56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136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A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1E5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189"/>
    <w:rsid w:val="008422FB"/>
    <w:rsid w:val="0084234F"/>
    <w:rsid w:val="00842793"/>
    <w:rsid w:val="008428F4"/>
    <w:rsid w:val="00842CDA"/>
    <w:rsid w:val="00842CFF"/>
    <w:rsid w:val="008431A5"/>
    <w:rsid w:val="00843264"/>
    <w:rsid w:val="008432EB"/>
    <w:rsid w:val="00843314"/>
    <w:rsid w:val="00843338"/>
    <w:rsid w:val="00843724"/>
    <w:rsid w:val="00843885"/>
    <w:rsid w:val="008439E6"/>
    <w:rsid w:val="00843C45"/>
    <w:rsid w:val="0084427B"/>
    <w:rsid w:val="008443A0"/>
    <w:rsid w:val="008445D4"/>
    <w:rsid w:val="008447AE"/>
    <w:rsid w:val="0084483B"/>
    <w:rsid w:val="008449EB"/>
    <w:rsid w:val="00844AF0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B70"/>
    <w:rsid w:val="00850CC8"/>
    <w:rsid w:val="00850D29"/>
    <w:rsid w:val="00850D3C"/>
    <w:rsid w:val="00850E65"/>
    <w:rsid w:val="00851429"/>
    <w:rsid w:val="008514BC"/>
    <w:rsid w:val="00851517"/>
    <w:rsid w:val="00851807"/>
    <w:rsid w:val="00851889"/>
    <w:rsid w:val="00851A2B"/>
    <w:rsid w:val="00851E55"/>
    <w:rsid w:val="008523B7"/>
    <w:rsid w:val="00852577"/>
    <w:rsid w:val="008527EA"/>
    <w:rsid w:val="00852E46"/>
    <w:rsid w:val="00852E4E"/>
    <w:rsid w:val="0085354A"/>
    <w:rsid w:val="008538D4"/>
    <w:rsid w:val="008539DF"/>
    <w:rsid w:val="008539F8"/>
    <w:rsid w:val="00853A0A"/>
    <w:rsid w:val="00853DB6"/>
    <w:rsid w:val="00853EEE"/>
    <w:rsid w:val="00854377"/>
    <w:rsid w:val="00854543"/>
    <w:rsid w:val="0085460D"/>
    <w:rsid w:val="008546C8"/>
    <w:rsid w:val="00854BC4"/>
    <w:rsid w:val="00854BFF"/>
    <w:rsid w:val="00854CC9"/>
    <w:rsid w:val="00855172"/>
    <w:rsid w:val="008551F8"/>
    <w:rsid w:val="00855459"/>
    <w:rsid w:val="008554A0"/>
    <w:rsid w:val="0085567F"/>
    <w:rsid w:val="00855A12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3E"/>
    <w:rsid w:val="00861171"/>
    <w:rsid w:val="008611D5"/>
    <w:rsid w:val="0086148E"/>
    <w:rsid w:val="008614F2"/>
    <w:rsid w:val="00861553"/>
    <w:rsid w:val="00861645"/>
    <w:rsid w:val="00861B85"/>
    <w:rsid w:val="00861C3A"/>
    <w:rsid w:val="00861D39"/>
    <w:rsid w:val="00861DD4"/>
    <w:rsid w:val="00861E15"/>
    <w:rsid w:val="00861E8D"/>
    <w:rsid w:val="00861F24"/>
    <w:rsid w:val="00861FEC"/>
    <w:rsid w:val="008624E5"/>
    <w:rsid w:val="00862522"/>
    <w:rsid w:val="0086270E"/>
    <w:rsid w:val="00862840"/>
    <w:rsid w:val="00862873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A7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9CF"/>
    <w:rsid w:val="00864C7B"/>
    <w:rsid w:val="00864CEC"/>
    <w:rsid w:val="00864E7E"/>
    <w:rsid w:val="00865280"/>
    <w:rsid w:val="0086551B"/>
    <w:rsid w:val="00865554"/>
    <w:rsid w:val="00865708"/>
    <w:rsid w:val="00865B7D"/>
    <w:rsid w:val="00865DF8"/>
    <w:rsid w:val="008664EA"/>
    <w:rsid w:val="0086652C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DA2"/>
    <w:rsid w:val="00871E22"/>
    <w:rsid w:val="00871F40"/>
    <w:rsid w:val="00871FDA"/>
    <w:rsid w:val="00872027"/>
    <w:rsid w:val="0087205D"/>
    <w:rsid w:val="008721A7"/>
    <w:rsid w:val="008728BD"/>
    <w:rsid w:val="00872D4F"/>
    <w:rsid w:val="00873298"/>
    <w:rsid w:val="00873524"/>
    <w:rsid w:val="00873621"/>
    <w:rsid w:val="00873A56"/>
    <w:rsid w:val="00873AA3"/>
    <w:rsid w:val="00873B0A"/>
    <w:rsid w:val="00873D92"/>
    <w:rsid w:val="008744F1"/>
    <w:rsid w:val="008748C3"/>
    <w:rsid w:val="00874963"/>
    <w:rsid w:val="00874B92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383"/>
    <w:rsid w:val="008775EE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66F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36"/>
    <w:rsid w:val="0088186F"/>
    <w:rsid w:val="00881923"/>
    <w:rsid w:val="008819BF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C41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5AC0"/>
    <w:rsid w:val="008862F9"/>
    <w:rsid w:val="00886604"/>
    <w:rsid w:val="008867FC"/>
    <w:rsid w:val="008869DF"/>
    <w:rsid w:val="00886E0B"/>
    <w:rsid w:val="00886EC3"/>
    <w:rsid w:val="00886F54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0FD0"/>
    <w:rsid w:val="00891136"/>
    <w:rsid w:val="0089114B"/>
    <w:rsid w:val="00891238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E45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43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8AB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4EF"/>
    <w:rsid w:val="008A36B8"/>
    <w:rsid w:val="008A371E"/>
    <w:rsid w:val="008A3B8D"/>
    <w:rsid w:val="008A3DF6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B1A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AB6"/>
    <w:rsid w:val="008B4BEE"/>
    <w:rsid w:val="008B4D21"/>
    <w:rsid w:val="008B4D5C"/>
    <w:rsid w:val="008B4D6F"/>
    <w:rsid w:val="008B4F3F"/>
    <w:rsid w:val="008B4FEF"/>
    <w:rsid w:val="008B506B"/>
    <w:rsid w:val="008B506D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1F"/>
    <w:rsid w:val="008B6FBD"/>
    <w:rsid w:val="008B73F7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2C6"/>
    <w:rsid w:val="008C1761"/>
    <w:rsid w:val="008C1785"/>
    <w:rsid w:val="008C18E9"/>
    <w:rsid w:val="008C19C1"/>
    <w:rsid w:val="008C1A65"/>
    <w:rsid w:val="008C1C6A"/>
    <w:rsid w:val="008C1DE2"/>
    <w:rsid w:val="008C1FA8"/>
    <w:rsid w:val="008C21C3"/>
    <w:rsid w:val="008C24D4"/>
    <w:rsid w:val="008C2507"/>
    <w:rsid w:val="008C2847"/>
    <w:rsid w:val="008C28A1"/>
    <w:rsid w:val="008C28B5"/>
    <w:rsid w:val="008C2A30"/>
    <w:rsid w:val="008C2BD3"/>
    <w:rsid w:val="008C2DF6"/>
    <w:rsid w:val="008C309A"/>
    <w:rsid w:val="008C30EE"/>
    <w:rsid w:val="008C3133"/>
    <w:rsid w:val="008C3161"/>
    <w:rsid w:val="008C338C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2A"/>
    <w:rsid w:val="008C7560"/>
    <w:rsid w:val="008C75FB"/>
    <w:rsid w:val="008C7669"/>
    <w:rsid w:val="008C7911"/>
    <w:rsid w:val="008C7B3F"/>
    <w:rsid w:val="008C7B6D"/>
    <w:rsid w:val="008C7B83"/>
    <w:rsid w:val="008C7BAB"/>
    <w:rsid w:val="008C7CC2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475"/>
    <w:rsid w:val="008D14EF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809"/>
    <w:rsid w:val="008D3A19"/>
    <w:rsid w:val="008D3AA4"/>
    <w:rsid w:val="008D3BAE"/>
    <w:rsid w:val="008D3DDE"/>
    <w:rsid w:val="008D3ED6"/>
    <w:rsid w:val="008D3FAD"/>
    <w:rsid w:val="008D4066"/>
    <w:rsid w:val="008D4478"/>
    <w:rsid w:val="008D4653"/>
    <w:rsid w:val="008D51C5"/>
    <w:rsid w:val="008D53A4"/>
    <w:rsid w:val="008D53D9"/>
    <w:rsid w:val="008D5597"/>
    <w:rsid w:val="008D55B0"/>
    <w:rsid w:val="008D561C"/>
    <w:rsid w:val="008D568D"/>
    <w:rsid w:val="008D599A"/>
    <w:rsid w:val="008D5B40"/>
    <w:rsid w:val="008D5C01"/>
    <w:rsid w:val="008D5DC2"/>
    <w:rsid w:val="008D5F59"/>
    <w:rsid w:val="008D631A"/>
    <w:rsid w:val="008D64D8"/>
    <w:rsid w:val="008D661A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590"/>
    <w:rsid w:val="008E3669"/>
    <w:rsid w:val="008E3932"/>
    <w:rsid w:val="008E3B36"/>
    <w:rsid w:val="008E3D64"/>
    <w:rsid w:val="008E3E7D"/>
    <w:rsid w:val="008E3FDF"/>
    <w:rsid w:val="008E4036"/>
    <w:rsid w:val="008E404F"/>
    <w:rsid w:val="008E40EF"/>
    <w:rsid w:val="008E457D"/>
    <w:rsid w:val="008E4599"/>
    <w:rsid w:val="008E46B1"/>
    <w:rsid w:val="008E4778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1F1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A41"/>
    <w:rsid w:val="008F1A80"/>
    <w:rsid w:val="008F1C18"/>
    <w:rsid w:val="008F1CF6"/>
    <w:rsid w:val="008F1D01"/>
    <w:rsid w:val="008F1D15"/>
    <w:rsid w:val="008F1F14"/>
    <w:rsid w:val="008F2051"/>
    <w:rsid w:val="008F2138"/>
    <w:rsid w:val="008F22E8"/>
    <w:rsid w:val="008F232A"/>
    <w:rsid w:val="008F23AA"/>
    <w:rsid w:val="008F25D3"/>
    <w:rsid w:val="008F2CF6"/>
    <w:rsid w:val="008F2DDB"/>
    <w:rsid w:val="008F2E3E"/>
    <w:rsid w:val="008F2F28"/>
    <w:rsid w:val="008F2FE3"/>
    <w:rsid w:val="008F3025"/>
    <w:rsid w:val="008F3192"/>
    <w:rsid w:val="008F31C4"/>
    <w:rsid w:val="008F31C8"/>
    <w:rsid w:val="008F3335"/>
    <w:rsid w:val="008F3343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88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7D"/>
    <w:rsid w:val="008F67BC"/>
    <w:rsid w:val="008F69ED"/>
    <w:rsid w:val="008F69F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0F"/>
    <w:rsid w:val="008F79B3"/>
    <w:rsid w:val="008F7A05"/>
    <w:rsid w:val="008F7A2F"/>
    <w:rsid w:val="008F7B11"/>
    <w:rsid w:val="008F7C18"/>
    <w:rsid w:val="008F7E55"/>
    <w:rsid w:val="00900232"/>
    <w:rsid w:val="009005EC"/>
    <w:rsid w:val="00900613"/>
    <w:rsid w:val="009006E7"/>
    <w:rsid w:val="0090072F"/>
    <w:rsid w:val="009007C9"/>
    <w:rsid w:val="009008CC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9F7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845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45C"/>
    <w:rsid w:val="00906722"/>
    <w:rsid w:val="00906B20"/>
    <w:rsid w:val="00906D04"/>
    <w:rsid w:val="00907038"/>
    <w:rsid w:val="0090708C"/>
    <w:rsid w:val="00907123"/>
    <w:rsid w:val="00907998"/>
    <w:rsid w:val="009079C6"/>
    <w:rsid w:val="00907D79"/>
    <w:rsid w:val="009100A0"/>
    <w:rsid w:val="009100F6"/>
    <w:rsid w:val="009100F8"/>
    <w:rsid w:val="00910113"/>
    <w:rsid w:val="00910B70"/>
    <w:rsid w:val="00910B74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CC1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24B"/>
    <w:rsid w:val="00915447"/>
    <w:rsid w:val="00915523"/>
    <w:rsid w:val="0091554F"/>
    <w:rsid w:val="00915770"/>
    <w:rsid w:val="00915834"/>
    <w:rsid w:val="00915BCA"/>
    <w:rsid w:val="00915D73"/>
    <w:rsid w:val="00916014"/>
    <w:rsid w:val="009161A6"/>
    <w:rsid w:val="00916246"/>
    <w:rsid w:val="009162FD"/>
    <w:rsid w:val="009163E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3E4"/>
    <w:rsid w:val="00921539"/>
    <w:rsid w:val="00921624"/>
    <w:rsid w:val="009219A2"/>
    <w:rsid w:val="00921A44"/>
    <w:rsid w:val="00921EC0"/>
    <w:rsid w:val="00921FD3"/>
    <w:rsid w:val="00922328"/>
    <w:rsid w:val="00922338"/>
    <w:rsid w:val="009223D9"/>
    <w:rsid w:val="00922402"/>
    <w:rsid w:val="0092243B"/>
    <w:rsid w:val="00922746"/>
    <w:rsid w:val="00922BCC"/>
    <w:rsid w:val="00922E5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3E74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3ED"/>
    <w:rsid w:val="009255BE"/>
    <w:rsid w:val="00925882"/>
    <w:rsid w:val="00925937"/>
    <w:rsid w:val="00925A68"/>
    <w:rsid w:val="00925C75"/>
    <w:rsid w:val="00926378"/>
    <w:rsid w:val="0092651E"/>
    <w:rsid w:val="009265A5"/>
    <w:rsid w:val="00926724"/>
    <w:rsid w:val="0092689C"/>
    <w:rsid w:val="00926B72"/>
    <w:rsid w:val="00926D0B"/>
    <w:rsid w:val="00926D0F"/>
    <w:rsid w:val="00926F56"/>
    <w:rsid w:val="009270E0"/>
    <w:rsid w:val="0092721B"/>
    <w:rsid w:val="0092748E"/>
    <w:rsid w:val="0092777C"/>
    <w:rsid w:val="0092777E"/>
    <w:rsid w:val="00927ACF"/>
    <w:rsid w:val="00927ADC"/>
    <w:rsid w:val="00927D29"/>
    <w:rsid w:val="00927D67"/>
    <w:rsid w:val="0093008A"/>
    <w:rsid w:val="0093012D"/>
    <w:rsid w:val="009301DF"/>
    <w:rsid w:val="009301ED"/>
    <w:rsid w:val="009304C5"/>
    <w:rsid w:val="009308A7"/>
    <w:rsid w:val="00930A84"/>
    <w:rsid w:val="00930B79"/>
    <w:rsid w:val="00930EC9"/>
    <w:rsid w:val="00930FBA"/>
    <w:rsid w:val="00931041"/>
    <w:rsid w:val="009312EE"/>
    <w:rsid w:val="009313B3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577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B2"/>
    <w:rsid w:val="009340D7"/>
    <w:rsid w:val="00934159"/>
    <w:rsid w:val="00934244"/>
    <w:rsid w:val="0093425F"/>
    <w:rsid w:val="009343B7"/>
    <w:rsid w:val="00934B10"/>
    <w:rsid w:val="00934C32"/>
    <w:rsid w:val="00934C34"/>
    <w:rsid w:val="00934D57"/>
    <w:rsid w:val="00935145"/>
    <w:rsid w:val="0093519D"/>
    <w:rsid w:val="009352C5"/>
    <w:rsid w:val="0093545B"/>
    <w:rsid w:val="00935504"/>
    <w:rsid w:val="00935513"/>
    <w:rsid w:val="0093554F"/>
    <w:rsid w:val="00935593"/>
    <w:rsid w:val="009355CA"/>
    <w:rsid w:val="0093569F"/>
    <w:rsid w:val="00935AFD"/>
    <w:rsid w:val="00935F65"/>
    <w:rsid w:val="0093607D"/>
    <w:rsid w:val="0093639F"/>
    <w:rsid w:val="00936478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CA3"/>
    <w:rsid w:val="00940E53"/>
    <w:rsid w:val="009411BE"/>
    <w:rsid w:val="009419FE"/>
    <w:rsid w:val="00941ACC"/>
    <w:rsid w:val="00941BD8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BA3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198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A81"/>
    <w:rsid w:val="00947D95"/>
    <w:rsid w:val="00947EC8"/>
    <w:rsid w:val="00950276"/>
    <w:rsid w:val="0095036E"/>
    <w:rsid w:val="009506B8"/>
    <w:rsid w:val="009509B5"/>
    <w:rsid w:val="00950BFA"/>
    <w:rsid w:val="0095100A"/>
    <w:rsid w:val="009512FA"/>
    <w:rsid w:val="00951498"/>
    <w:rsid w:val="00951769"/>
    <w:rsid w:val="009517CA"/>
    <w:rsid w:val="0095180C"/>
    <w:rsid w:val="00951A5B"/>
    <w:rsid w:val="00951A91"/>
    <w:rsid w:val="00951C77"/>
    <w:rsid w:val="00951F15"/>
    <w:rsid w:val="00951F6F"/>
    <w:rsid w:val="0095223F"/>
    <w:rsid w:val="009522A4"/>
    <w:rsid w:val="009524AD"/>
    <w:rsid w:val="009524DB"/>
    <w:rsid w:val="00952853"/>
    <w:rsid w:val="00952933"/>
    <w:rsid w:val="009529F1"/>
    <w:rsid w:val="00952D6E"/>
    <w:rsid w:val="0095302C"/>
    <w:rsid w:val="0095350F"/>
    <w:rsid w:val="00953791"/>
    <w:rsid w:val="00953DB2"/>
    <w:rsid w:val="00953DFE"/>
    <w:rsid w:val="00953E21"/>
    <w:rsid w:val="009540AC"/>
    <w:rsid w:val="009540FD"/>
    <w:rsid w:val="00954188"/>
    <w:rsid w:val="00954381"/>
    <w:rsid w:val="009544D5"/>
    <w:rsid w:val="00954633"/>
    <w:rsid w:val="009548C3"/>
    <w:rsid w:val="0095497B"/>
    <w:rsid w:val="00954AB5"/>
    <w:rsid w:val="00954CC4"/>
    <w:rsid w:val="00954FCE"/>
    <w:rsid w:val="009551BE"/>
    <w:rsid w:val="00955382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6E07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5F5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667"/>
    <w:rsid w:val="0096370C"/>
    <w:rsid w:val="0096383B"/>
    <w:rsid w:val="009638E4"/>
    <w:rsid w:val="009638E5"/>
    <w:rsid w:val="0096393B"/>
    <w:rsid w:val="00963C9F"/>
    <w:rsid w:val="00963CF1"/>
    <w:rsid w:val="009640E3"/>
    <w:rsid w:val="00964110"/>
    <w:rsid w:val="00964257"/>
    <w:rsid w:val="009642D3"/>
    <w:rsid w:val="00964390"/>
    <w:rsid w:val="00964441"/>
    <w:rsid w:val="0096453F"/>
    <w:rsid w:val="00964A02"/>
    <w:rsid w:val="00964D2A"/>
    <w:rsid w:val="00964DD7"/>
    <w:rsid w:val="00964E00"/>
    <w:rsid w:val="00964EA2"/>
    <w:rsid w:val="00964F2E"/>
    <w:rsid w:val="009650C7"/>
    <w:rsid w:val="00965541"/>
    <w:rsid w:val="0096570A"/>
    <w:rsid w:val="00965D1B"/>
    <w:rsid w:val="00965D63"/>
    <w:rsid w:val="0096611D"/>
    <w:rsid w:val="00966350"/>
    <w:rsid w:val="009666A7"/>
    <w:rsid w:val="00966746"/>
    <w:rsid w:val="009667B2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322"/>
    <w:rsid w:val="0097047E"/>
    <w:rsid w:val="00970512"/>
    <w:rsid w:val="009705F4"/>
    <w:rsid w:val="00970637"/>
    <w:rsid w:val="00970711"/>
    <w:rsid w:val="009709DB"/>
    <w:rsid w:val="00970B0A"/>
    <w:rsid w:val="00970BA8"/>
    <w:rsid w:val="00970BB2"/>
    <w:rsid w:val="00970D80"/>
    <w:rsid w:val="00970DEA"/>
    <w:rsid w:val="00971424"/>
    <w:rsid w:val="0097144B"/>
    <w:rsid w:val="0097169B"/>
    <w:rsid w:val="00971734"/>
    <w:rsid w:val="00971DED"/>
    <w:rsid w:val="00971FFB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5F8"/>
    <w:rsid w:val="009747A4"/>
    <w:rsid w:val="009748D4"/>
    <w:rsid w:val="0097494D"/>
    <w:rsid w:val="00974A17"/>
    <w:rsid w:val="00974AEA"/>
    <w:rsid w:val="00974DE5"/>
    <w:rsid w:val="00974E4A"/>
    <w:rsid w:val="00974FC5"/>
    <w:rsid w:val="009750C7"/>
    <w:rsid w:val="00975690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83E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77E8B"/>
    <w:rsid w:val="0098038D"/>
    <w:rsid w:val="00980737"/>
    <w:rsid w:val="0098090C"/>
    <w:rsid w:val="00980C0E"/>
    <w:rsid w:val="00980C49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1FDF"/>
    <w:rsid w:val="00981FF6"/>
    <w:rsid w:val="009820A9"/>
    <w:rsid w:val="00982404"/>
    <w:rsid w:val="00982517"/>
    <w:rsid w:val="0098260C"/>
    <w:rsid w:val="00982758"/>
    <w:rsid w:val="00982C00"/>
    <w:rsid w:val="00982D3F"/>
    <w:rsid w:val="00982E15"/>
    <w:rsid w:val="00982F20"/>
    <w:rsid w:val="00982F6F"/>
    <w:rsid w:val="00982FB5"/>
    <w:rsid w:val="009831CC"/>
    <w:rsid w:val="009832CD"/>
    <w:rsid w:val="009832D0"/>
    <w:rsid w:val="00983479"/>
    <w:rsid w:val="00983565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7D3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65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4D29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3FB"/>
    <w:rsid w:val="00997460"/>
    <w:rsid w:val="00997666"/>
    <w:rsid w:val="00997CD9"/>
    <w:rsid w:val="00997D24"/>
    <w:rsid w:val="00997FBD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937"/>
    <w:rsid w:val="009A1AA2"/>
    <w:rsid w:val="009A1D60"/>
    <w:rsid w:val="009A1ED0"/>
    <w:rsid w:val="009A1F34"/>
    <w:rsid w:val="009A1F41"/>
    <w:rsid w:val="009A1F98"/>
    <w:rsid w:val="009A1FC2"/>
    <w:rsid w:val="009A2169"/>
    <w:rsid w:val="009A2879"/>
    <w:rsid w:val="009A2A6C"/>
    <w:rsid w:val="009A2B02"/>
    <w:rsid w:val="009A2B93"/>
    <w:rsid w:val="009A2D70"/>
    <w:rsid w:val="009A3048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08"/>
    <w:rsid w:val="009A47EE"/>
    <w:rsid w:val="009A4835"/>
    <w:rsid w:val="009A4B48"/>
    <w:rsid w:val="009A4CE0"/>
    <w:rsid w:val="009A4D72"/>
    <w:rsid w:val="009A4E5F"/>
    <w:rsid w:val="009A4F7C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548"/>
    <w:rsid w:val="009A5643"/>
    <w:rsid w:val="009A5771"/>
    <w:rsid w:val="009A57EA"/>
    <w:rsid w:val="009A5C91"/>
    <w:rsid w:val="009A5CA9"/>
    <w:rsid w:val="009A5CC1"/>
    <w:rsid w:val="009A5F66"/>
    <w:rsid w:val="009A62AA"/>
    <w:rsid w:val="009A68D2"/>
    <w:rsid w:val="009A6B5A"/>
    <w:rsid w:val="009A6C34"/>
    <w:rsid w:val="009A6E65"/>
    <w:rsid w:val="009A7254"/>
    <w:rsid w:val="009A77F5"/>
    <w:rsid w:val="009A7C81"/>
    <w:rsid w:val="009A7CE2"/>
    <w:rsid w:val="009B02B1"/>
    <w:rsid w:val="009B02C5"/>
    <w:rsid w:val="009B080E"/>
    <w:rsid w:val="009B0AA5"/>
    <w:rsid w:val="009B0C45"/>
    <w:rsid w:val="009B1018"/>
    <w:rsid w:val="009B11EE"/>
    <w:rsid w:val="009B171C"/>
    <w:rsid w:val="009B17CA"/>
    <w:rsid w:val="009B18F3"/>
    <w:rsid w:val="009B1B56"/>
    <w:rsid w:val="009B1C74"/>
    <w:rsid w:val="009B1E12"/>
    <w:rsid w:val="009B1ECF"/>
    <w:rsid w:val="009B210F"/>
    <w:rsid w:val="009B2149"/>
    <w:rsid w:val="009B21BC"/>
    <w:rsid w:val="009B234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93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BAA"/>
    <w:rsid w:val="009B6D88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61B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3F26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9A6"/>
    <w:rsid w:val="009D2AC1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BB8"/>
    <w:rsid w:val="009D3C54"/>
    <w:rsid w:val="009D3C64"/>
    <w:rsid w:val="009D3FC3"/>
    <w:rsid w:val="009D40BE"/>
    <w:rsid w:val="009D433D"/>
    <w:rsid w:val="009D4671"/>
    <w:rsid w:val="009D4756"/>
    <w:rsid w:val="009D48E9"/>
    <w:rsid w:val="009D494E"/>
    <w:rsid w:val="009D4B6F"/>
    <w:rsid w:val="009D4BB8"/>
    <w:rsid w:val="009D4C8A"/>
    <w:rsid w:val="009D4CA4"/>
    <w:rsid w:val="009D4D64"/>
    <w:rsid w:val="009D4D8D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384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0C1A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14E"/>
    <w:rsid w:val="009E3635"/>
    <w:rsid w:val="009E3645"/>
    <w:rsid w:val="009E3A1C"/>
    <w:rsid w:val="009E4001"/>
    <w:rsid w:val="009E4043"/>
    <w:rsid w:val="009E4156"/>
    <w:rsid w:val="009E41C6"/>
    <w:rsid w:val="009E42C0"/>
    <w:rsid w:val="009E43F3"/>
    <w:rsid w:val="009E46CB"/>
    <w:rsid w:val="009E471A"/>
    <w:rsid w:val="009E47FA"/>
    <w:rsid w:val="009E4870"/>
    <w:rsid w:val="009E4A6E"/>
    <w:rsid w:val="009E4ADC"/>
    <w:rsid w:val="009E4C08"/>
    <w:rsid w:val="009E4E44"/>
    <w:rsid w:val="009E4F88"/>
    <w:rsid w:val="009E51D1"/>
    <w:rsid w:val="009E535D"/>
    <w:rsid w:val="009E5530"/>
    <w:rsid w:val="009E58F1"/>
    <w:rsid w:val="009E5B0D"/>
    <w:rsid w:val="009E5BAD"/>
    <w:rsid w:val="009E5CF0"/>
    <w:rsid w:val="009E62D4"/>
    <w:rsid w:val="009E64CA"/>
    <w:rsid w:val="009E6894"/>
    <w:rsid w:val="009E6B00"/>
    <w:rsid w:val="009E6B52"/>
    <w:rsid w:val="009E6CA3"/>
    <w:rsid w:val="009E71CD"/>
    <w:rsid w:val="009E763C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D74"/>
    <w:rsid w:val="009F1EB3"/>
    <w:rsid w:val="009F1F22"/>
    <w:rsid w:val="009F2301"/>
    <w:rsid w:val="009F251B"/>
    <w:rsid w:val="009F2616"/>
    <w:rsid w:val="009F2633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12"/>
    <w:rsid w:val="009F3B75"/>
    <w:rsid w:val="009F3C93"/>
    <w:rsid w:val="009F3CFE"/>
    <w:rsid w:val="009F4117"/>
    <w:rsid w:val="009F4C7D"/>
    <w:rsid w:val="009F4CF7"/>
    <w:rsid w:val="009F4D04"/>
    <w:rsid w:val="009F52CE"/>
    <w:rsid w:val="009F563E"/>
    <w:rsid w:val="009F5684"/>
    <w:rsid w:val="009F59ED"/>
    <w:rsid w:val="009F5B7B"/>
    <w:rsid w:val="009F5B93"/>
    <w:rsid w:val="009F5D4D"/>
    <w:rsid w:val="009F5DB5"/>
    <w:rsid w:val="009F5DD9"/>
    <w:rsid w:val="009F5FCF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1FF"/>
    <w:rsid w:val="009F7344"/>
    <w:rsid w:val="009F735D"/>
    <w:rsid w:val="009F7760"/>
    <w:rsid w:val="009F7976"/>
    <w:rsid w:val="009F7AA9"/>
    <w:rsid w:val="009F7F57"/>
    <w:rsid w:val="00A001EC"/>
    <w:rsid w:val="00A003D7"/>
    <w:rsid w:val="00A0076D"/>
    <w:rsid w:val="00A0089A"/>
    <w:rsid w:val="00A00AD8"/>
    <w:rsid w:val="00A00BA0"/>
    <w:rsid w:val="00A00D7D"/>
    <w:rsid w:val="00A00EC5"/>
    <w:rsid w:val="00A010E4"/>
    <w:rsid w:val="00A01327"/>
    <w:rsid w:val="00A01416"/>
    <w:rsid w:val="00A015A1"/>
    <w:rsid w:val="00A0174F"/>
    <w:rsid w:val="00A01841"/>
    <w:rsid w:val="00A01AED"/>
    <w:rsid w:val="00A01E51"/>
    <w:rsid w:val="00A01E7E"/>
    <w:rsid w:val="00A020FF"/>
    <w:rsid w:val="00A0228B"/>
    <w:rsid w:val="00A02A7E"/>
    <w:rsid w:val="00A02A94"/>
    <w:rsid w:val="00A02BE4"/>
    <w:rsid w:val="00A02C4B"/>
    <w:rsid w:val="00A02F30"/>
    <w:rsid w:val="00A02FEC"/>
    <w:rsid w:val="00A0300F"/>
    <w:rsid w:val="00A030C2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9B5"/>
    <w:rsid w:val="00A06B18"/>
    <w:rsid w:val="00A06EE2"/>
    <w:rsid w:val="00A06EED"/>
    <w:rsid w:val="00A0707C"/>
    <w:rsid w:val="00A07286"/>
    <w:rsid w:val="00A073CA"/>
    <w:rsid w:val="00A0744D"/>
    <w:rsid w:val="00A074A6"/>
    <w:rsid w:val="00A076C1"/>
    <w:rsid w:val="00A079C4"/>
    <w:rsid w:val="00A07BF1"/>
    <w:rsid w:val="00A10036"/>
    <w:rsid w:val="00A106AC"/>
    <w:rsid w:val="00A1087D"/>
    <w:rsid w:val="00A108E3"/>
    <w:rsid w:val="00A10BC4"/>
    <w:rsid w:val="00A11271"/>
    <w:rsid w:val="00A11389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A76"/>
    <w:rsid w:val="00A14C78"/>
    <w:rsid w:val="00A14DB1"/>
    <w:rsid w:val="00A1531B"/>
    <w:rsid w:val="00A15586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0EC8"/>
    <w:rsid w:val="00A211E5"/>
    <w:rsid w:val="00A212DF"/>
    <w:rsid w:val="00A2161E"/>
    <w:rsid w:val="00A21706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0AE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1FF6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31B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B32"/>
    <w:rsid w:val="00A35CCB"/>
    <w:rsid w:val="00A35CCE"/>
    <w:rsid w:val="00A35EA8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22"/>
    <w:rsid w:val="00A36988"/>
    <w:rsid w:val="00A36B14"/>
    <w:rsid w:val="00A36B1B"/>
    <w:rsid w:val="00A36C97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35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7F"/>
    <w:rsid w:val="00A443A9"/>
    <w:rsid w:val="00A446AB"/>
    <w:rsid w:val="00A44791"/>
    <w:rsid w:val="00A44883"/>
    <w:rsid w:val="00A44ADD"/>
    <w:rsid w:val="00A44D2C"/>
    <w:rsid w:val="00A44F8A"/>
    <w:rsid w:val="00A44FA2"/>
    <w:rsid w:val="00A45496"/>
    <w:rsid w:val="00A45518"/>
    <w:rsid w:val="00A4557E"/>
    <w:rsid w:val="00A456C6"/>
    <w:rsid w:val="00A456CA"/>
    <w:rsid w:val="00A4571C"/>
    <w:rsid w:val="00A45783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8D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8E3"/>
    <w:rsid w:val="00A52935"/>
    <w:rsid w:val="00A52959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BAC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0E6A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9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4BC4"/>
    <w:rsid w:val="00A6503E"/>
    <w:rsid w:val="00A6524B"/>
    <w:rsid w:val="00A652F6"/>
    <w:rsid w:val="00A6530E"/>
    <w:rsid w:val="00A6537B"/>
    <w:rsid w:val="00A653B1"/>
    <w:rsid w:val="00A6555C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31E"/>
    <w:rsid w:val="00A6748D"/>
    <w:rsid w:val="00A67508"/>
    <w:rsid w:val="00A675AE"/>
    <w:rsid w:val="00A67634"/>
    <w:rsid w:val="00A6765F"/>
    <w:rsid w:val="00A67710"/>
    <w:rsid w:val="00A678B0"/>
    <w:rsid w:val="00A67B66"/>
    <w:rsid w:val="00A67B6C"/>
    <w:rsid w:val="00A67BA6"/>
    <w:rsid w:val="00A67C5E"/>
    <w:rsid w:val="00A67F64"/>
    <w:rsid w:val="00A7000F"/>
    <w:rsid w:val="00A700B9"/>
    <w:rsid w:val="00A702C8"/>
    <w:rsid w:val="00A70415"/>
    <w:rsid w:val="00A70459"/>
    <w:rsid w:val="00A70738"/>
    <w:rsid w:val="00A70819"/>
    <w:rsid w:val="00A7085F"/>
    <w:rsid w:val="00A70894"/>
    <w:rsid w:val="00A708DA"/>
    <w:rsid w:val="00A70AD6"/>
    <w:rsid w:val="00A70BB5"/>
    <w:rsid w:val="00A70E09"/>
    <w:rsid w:val="00A7103B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440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A30"/>
    <w:rsid w:val="00A74B4F"/>
    <w:rsid w:val="00A74EB5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432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771"/>
    <w:rsid w:val="00A7788B"/>
    <w:rsid w:val="00A77BF8"/>
    <w:rsid w:val="00A77F40"/>
    <w:rsid w:val="00A77F52"/>
    <w:rsid w:val="00A80166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1B9"/>
    <w:rsid w:val="00A81726"/>
    <w:rsid w:val="00A81A72"/>
    <w:rsid w:val="00A81C94"/>
    <w:rsid w:val="00A81EC9"/>
    <w:rsid w:val="00A828A4"/>
    <w:rsid w:val="00A82926"/>
    <w:rsid w:val="00A82BBC"/>
    <w:rsid w:val="00A82BCB"/>
    <w:rsid w:val="00A82C65"/>
    <w:rsid w:val="00A82E61"/>
    <w:rsid w:val="00A82F20"/>
    <w:rsid w:val="00A82F28"/>
    <w:rsid w:val="00A8374F"/>
    <w:rsid w:val="00A83814"/>
    <w:rsid w:val="00A83C9D"/>
    <w:rsid w:val="00A83DAE"/>
    <w:rsid w:val="00A841BD"/>
    <w:rsid w:val="00A8433C"/>
    <w:rsid w:val="00A843CB"/>
    <w:rsid w:val="00A843E3"/>
    <w:rsid w:val="00A84761"/>
    <w:rsid w:val="00A848B8"/>
    <w:rsid w:val="00A849CF"/>
    <w:rsid w:val="00A84A02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6A5"/>
    <w:rsid w:val="00A86A14"/>
    <w:rsid w:val="00A86AA8"/>
    <w:rsid w:val="00A86BB2"/>
    <w:rsid w:val="00A86D20"/>
    <w:rsid w:val="00A86D8F"/>
    <w:rsid w:val="00A87259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CD5"/>
    <w:rsid w:val="00A90DE6"/>
    <w:rsid w:val="00A90DEB"/>
    <w:rsid w:val="00A91053"/>
    <w:rsid w:val="00A910DE"/>
    <w:rsid w:val="00A913D6"/>
    <w:rsid w:val="00A916C6"/>
    <w:rsid w:val="00A917FC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015"/>
    <w:rsid w:val="00A9210F"/>
    <w:rsid w:val="00A923FF"/>
    <w:rsid w:val="00A92497"/>
    <w:rsid w:val="00A92DF5"/>
    <w:rsid w:val="00A92E69"/>
    <w:rsid w:val="00A92E94"/>
    <w:rsid w:val="00A930BA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CD6"/>
    <w:rsid w:val="00A95D29"/>
    <w:rsid w:val="00A961D4"/>
    <w:rsid w:val="00A9623F"/>
    <w:rsid w:val="00A966A4"/>
    <w:rsid w:val="00A96731"/>
    <w:rsid w:val="00A96896"/>
    <w:rsid w:val="00A96B80"/>
    <w:rsid w:val="00A96BD8"/>
    <w:rsid w:val="00A96D0C"/>
    <w:rsid w:val="00A96DFC"/>
    <w:rsid w:val="00A96EA1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37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4C6"/>
    <w:rsid w:val="00AA4657"/>
    <w:rsid w:val="00AA4742"/>
    <w:rsid w:val="00AA4879"/>
    <w:rsid w:val="00AA49BA"/>
    <w:rsid w:val="00AA4BEC"/>
    <w:rsid w:val="00AA4E7A"/>
    <w:rsid w:val="00AA509D"/>
    <w:rsid w:val="00AA50DC"/>
    <w:rsid w:val="00AA5139"/>
    <w:rsid w:val="00AA534E"/>
    <w:rsid w:val="00AA53B5"/>
    <w:rsid w:val="00AA54D4"/>
    <w:rsid w:val="00AA550A"/>
    <w:rsid w:val="00AA5877"/>
    <w:rsid w:val="00AA5CBC"/>
    <w:rsid w:val="00AA5DAE"/>
    <w:rsid w:val="00AA5E1A"/>
    <w:rsid w:val="00AA5F10"/>
    <w:rsid w:val="00AA5FDE"/>
    <w:rsid w:val="00AA6046"/>
    <w:rsid w:val="00AA6106"/>
    <w:rsid w:val="00AA6184"/>
    <w:rsid w:val="00AA62AF"/>
    <w:rsid w:val="00AA6453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17D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EAA"/>
    <w:rsid w:val="00AB3F18"/>
    <w:rsid w:val="00AB4586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58C3"/>
    <w:rsid w:val="00AB62DC"/>
    <w:rsid w:val="00AB64E2"/>
    <w:rsid w:val="00AB664D"/>
    <w:rsid w:val="00AB66CC"/>
    <w:rsid w:val="00AB6947"/>
    <w:rsid w:val="00AB6C62"/>
    <w:rsid w:val="00AB6CAE"/>
    <w:rsid w:val="00AB713D"/>
    <w:rsid w:val="00AB7209"/>
    <w:rsid w:val="00AB7BDC"/>
    <w:rsid w:val="00AB7F18"/>
    <w:rsid w:val="00AC008C"/>
    <w:rsid w:val="00AC0337"/>
    <w:rsid w:val="00AC0392"/>
    <w:rsid w:val="00AC03F9"/>
    <w:rsid w:val="00AC0636"/>
    <w:rsid w:val="00AC0AB1"/>
    <w:rsid w:val="00AC10D7"/>
    <w:rsid w:val="00AC1301"/>
    <w:rsid w:val="00AC1439"/>
    <w:rsid w:val="00AC14A1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77D"/>
    <w:rsid w:val="00AC37F8"/>
    <w:rsid w:val="00AC3AA8"/>
    <w:rsid w:val="00AC3E24"/>
    <w:rsid w:val="00AC4038"/>
    <w:rsid w:val="00AC422D"/>
    <w:rsid w:val="00AC450D"/>
    <w:rsid w:val="00AC4531"/>
    <w:rsid w:val="00AC478B"/>
    <w:rsid w:val="00AC489C"/>
    <w:rsid w:val="00AC4DC0"/>
    <w:rsid w:val="00AC4EBC"/>
    <w:rsid w:val="00AC4EC5"/>
    <w:rsid w:val="00AC4EF8"/>
    <w:rsid w:val="00AC55CC"/>
    <w:rsid w:val="00AC55FD"/>
    <w:rsid w:val="00AC596E"/>
    <w:rsid w:val="00AC5A7F"/>
    <w:rsid w:val="00AC5B69"/>
    <w:rsid w:val="00AC5EE0"/>
    <w:rsid w:val="00AC5FD1"/>
    <w:rsid w:val="00AC603A"/>
    <w:rsid w:val="00AC6042"/>
    <w:rsid w:val="00AC6127"/>
    <w:rsid w:val="00AC670A"/>
    <w:rsid w:val="00AC6743"/>
    <w:rsid w:val="00AC6BB1"/>
    <w:rsid w:val="00AC6CA7"/>
    <w:rsid w:val="00AC714C"/>
    <w:rsid w:val="00AC71A4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65"/>
    <w:rsid w:val="00AD10CF"/>
    <w:rsid w:val="00AD11C2"/>
    <w:rsid w:val="00AD15B3"/>
    <w:rsid w:val="00AD15BA"/>
    <w:rsid w:val="00AD1A6F"/>
    <w:rsid w:val="00AD1B91"/>
    <w:rsid w:val="00AD1C95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7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88D"/>
    <w:rsid w:val="00AD5B4D"/>
    <w:rsid w:val="00AD5B5B"/>
    <w:rsid w:val="00AD5D32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B45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3EAE"/>
    <w:rsid w:val="00AE4000"/>
    <w:rsid w:val="00AE4402"/>
    <w:rsid w:val="00AE463A"/>
    <w:rsid w:val="00AE4A30"/>
    <w:rsid w:val="00AE4A36"/>
    <w:rsid w:val="00AE4A9A"/>
    <w:rsid w:val="00AE4D87"/>
    <w:rsid w:val="00AE4D92"/>
    <w:rsid w:val="00AE5046"/>
    <w:rsid w:val="00AE506C"/>
    <w:rsid w:val="00AE513D"/>
    <w:rsid w:val="00AE53AB"/>
    <w:rsid w:val="00AE5433"/>
    <w:rsid w:val="00AE5B3A"/>
    <w:rsid w:val="00AE5B45"/>
    <w:rsid w:val="00AE5C16"/>
    <w:rsid w:val="00AE5E7C"/>
    <w:rsid w:val="00AE5E9D"/>
    <w:rsid w:val="00AE5F83"/>
    <w:rsid w:val="00AE5F9B"/>
    <w:rsid w:val="00AE60DD"/>
    <w:rsid w:val="00AE60FD"/>
    <w:rsid w:val="00AE622F"/>
    <w:rsid w:val="00AE65B9"/>
    <w:rsid w:val="00AE6892"/>
    <w:rsid w:val="00AE6AD3"/>
    <w:rsid w:val="00AE700B"/>
    <w:rsid w:val="00AE7038"/>
    <w:rsid w:val="00AE74A2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5DE"/>
    <w:rsid w:val="00AF478C"/>
    <w:rsid w:val="00AF489E"/>
    <w:rsid w:val="00AF4969"/>
    <w:rsid w:val="00AF4CDC"/>
    <w:rsid w:val="00AF4D05"/>
    <w:rsid w:val="00AF4E23"/>
    <w:rsid w:val="00AF531F"/>
    <w:rsid w:val="00AF5387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AD5"/>
    <w:rsid w:val="00B00BEE"/>
    <w:rsid w:val="00B00E96"/>
    <w:rsid w:val="00B01290"/>
    <w:rsid w:val="00B0138A"/>
    <w:rsid w:val="00B013A0"/>
    <w:rsid w:val="00B01426"/>
    <w:rsid w:val="00B01639"/>
    <w:rsid w:val="00B01671"/>
    <w:rsid w:val="00B0175C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857"/>
    <w:rsid w:val="00B02B0A"/>
    <w:rsid w:val="00B02CE2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DF3"/>
    <w:rsid w:val="00B04E8D"/>
    <w:rsid w:val="00B05060"/>
    <w:rsid w:val="00B05111"/>
    <w:rsid w:val="00B051FF"/>
    <w:rsid w:val="00B054B7"/>
    <w:rsid w:val="00B05684"/>
    <w:rsid w:val="00B059E3"/>
    <w:rsid w:val="00B05D7D"/>
    <w:rsid w:val="00B05E4E"/>
    <w:rsid w:val="00B05EF0"/>
    <w:rsid w:val="00B05FD4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987"/>
    <w:rsid w:val="00B06A75"/>
    <w:rsid w:val="00B06C3A"/>
    <w:rsid w:val="00B06F85"/>
    <w:rsid w:val="00B070BC"/>
    <w:rsid w:val="00B07405"/>
    <w:rsid w:val="00B07603"/>
    <w:rsid w:val="00B079C6"/>
    <w:rsid w:val="00B07C1C"/>
    <w:rsid w:val="00B07CCE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7F0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C29"/>
    <w:rsid w:val="00B12D63"/>
    <w:rsid w:val="00B12EC2"/>
    <w:rsid w:val="00B12FE2"/>
    <w:rsid w:val="00B13287"/>
    <w:rsid w:val="00B13542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9FE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3E6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CE0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2E6B"/>
    <w:rsid w:val="00B2315B"/>
    <w:rsid w:val="00B231E5"/>
    <w:rsid w:val="00B235AB"/>
    <w:rsid w:val="00B23654"/>
    <w:rsid w:val="00B2374A"/>
    <w:rsid w:val="00B237DA"/>
    <w:rsid w:val="00B23957"/>
    <w:rsid w:val="00B23BE2"/>
    <w:rsid w:val="00B23D6E"/>
    <w:rsid w:val="00B23DB2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622"/>
    <w:rsid w:val="00B278D9"/>
    <w:rsid w:val="00B27A49"/>
    <w:rsid w:val="00B27B73"/>
    <w:rsid w:val="00B30197"/>
    <w:rsid w:val="00B30BB8"/>
    <w:rsid w:val="00B30CDE"/>
    <w:rsid w:val="00B30CEC"/>
    <w:rsid w:val="00B31125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BA5"/>
    <w:rsid w:val="00B33D54"/>
    <w:rsid w:val="00B34114"/>
    <w:rsid w:val="00B345F5"/>
    <w:rsid w:val="00B3464A"/>
    <w:rsid w:val="00B34B0D"/>
    <w:rsid w:val="00B34B24"/>
    <w:rsid w:val="00B34BBF"/>
    <w:rsid w:val="00B350E5"/>
    <w:rsid w:val="00B35214"/>
    <w:rsid w:val="00B35380"/>
    <w:rsid w:val="00B357A6"/>
    <w:rsid w:val="00B35834"/>
    <w:rsid w:val="00B35D32"/>
    <w:rsid w:val="00B35DCE"/>
    <w:rsid w:val="00B35F6C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D5D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70"/>
    <w:rsid w:val="00B45EBE"/>
    <w:rsid w:val="00B4609E"/>
    <w:rsid w:val="00B46163"/>
    <w:rsid w:val="00B46382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B41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9A6"/>
    <w:rsid w:val="00B52D93"/>
    <w:rsid w:val="00B52F00"/>
    <w:rsid w:val="00B52F2B"/>
    <w:rsid w:val="00B53206"/>
    <w:rsid w:val="00B53260"/>
    <w:rsid w:val="00B5329E"/>
    <w:rsid w:val="00B5331D"/>
    <w:rsid w:val="00B534C8"/>
    <w:rsid w:val="00B53521"/>
    <w:rsid w:val="00B53710"/>
    <w:rsid w:val="00B5394F"/>
    <w:rsid w:val="00B53C9F"/>
    <w:rsid w:val="00B54090"/>
    <w:rsid w:val="00B540CC"/>
    <w:rsid w:val="00B541AF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3AC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6DC3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5C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36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962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95C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777"/>
    <w:rsid w:val="00B739D6"/>
    <w:rsid w:val="00B73E24"/>
    <w:rsid w:val="00B73F4E"/>
    <w:rsid w:val="00B7402B"/>
    <w:rsid w:val="00B7466F"/>
    <w:rsid w:val="00B7473C"/>
    <w:rsid w:val="00B74A00"/>
    <w:rsid w:val="00B75118"/>
    <w:rsid w:val="00B751E7"/>
    <w:rsid w:val="00B753A2"/>
    <w:rsid w:val="00B759AE"/>
    <w:rsid w:val="00B75BDA"/>
    <w:rsid w:val="00B75E06"/>
    <w:rsid w:val="00B75EAD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E77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A7C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707"/>
    <w:rsid w:val="00B85845"/>
    <w:rsid w:val="00B85CCD"/>
    <w:rsid w:val="00B860FE"/>
    <w:rsid w:val="00B8616F"/>
    <w:rsid w:val="00B86185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678"/>
    <w:rsid w:val="00B90A8D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1D6"/>
    <w:rsid w:val="00B9322A"/>
    <w:rsid w:val="00B93285"/>
    <w:rsid w:val="00B934EF"/>
    <w:rsid w:val="00B9392B"/>
    <w:rsid w:val="00B93A32"/>
    <w:rsid w:val="00B93AA8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AB"/>
    <w:rsid w:val="00B968BA"/>
    <w:rsid w:val="00B96A14"/>
    <w:rsid w:val="00B96B80"/>
    <w:rsid w:val="00B97105"/>
    <w:rsid w:val="00B97123"/>
    <w:rsid w:val="00B9717F"/>
    <w:rsid w:val="00B9733A"/>
    <w:rsid w:val="00B973BA"/>
    <w:rsid w:val="00B974B0"/>
    <w:rsid w:val="00B97616"/>
    <w:rsid w:val="00B976BA"/>
    <w:rsid w:val="00B976BB"/>
    <w:rsid w:val="00B9773D"/>
    <w:rsid w:val="00B97812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9D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6"/>
    <w:rsid w:val="00BA46AD"/>
    <w:rsid w:val="00BA48A1"/>
    <w:rsid w:val="00BA49BD"/>
    <w:rsid w:val="00BA4BA5"/>
    <w:rsid w:val="00BA4BA6"/>
    <w:rsid w:val="00BA4D32"/>
    <w:rsid w:val="00BA4F92"/>
    <w:rsid w:val="00BA50E4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8D7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4A8"/>
    <w:rsid w:val="00BB0567"/>
    <w:rsid w:val="00BB09BA"/>
    <w:rsid w:val="00BB0A4E"/>
    <w:rsid w:val="00BB0CE3"/>
    <w:rsid w:val="00BB0DCC"/>
    <w:rsid w:val="00BB148A"/>
    <w:rsid w:val="00BB18B2"/>
    <w:rsid w:val="00BB1ACD"/>
    <w:rsid w:val="00BB1B83"/>
    <w:rsid w:val="00BB1B95"/>
    <w:rsid w:val="00BB1F2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126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93"/>
    <w:rsid w:val="00BC0CA2"/>
    <w:rsid w:val="00BC108C"/>
    <w:rsid w:val="00BC1106"/>
    <w:rsid w:val="00BC1531"/>
    <w:rsid w:val="00BC165D"/>
    <w:rsid w:val="00BC183B"/>
    <w:rsid w:val="00BC18F4"/>
    <w:rsid w:val="00BC19DE"/>
    <w:rsid w:val="00BC19E3"/>
    <w:rsid w:val="00BC1C9A"/>
    <w:rsid w:val="00BC20F1"/>
    <w:rsid w:val="00BC211E"/>
    <w:rsid w:val="00BC2804"/>
    <w:rsid w:val="00BC28CB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3B"/>
    <w:rsid w:val="00BC795E"/>
    <w:rsid w:val="00BC79D4"/>
    <w:rsid w:val="00BC7EB1"/>
    <w:rsid w:val="00BD034E"/>
    <w:rsid w:val="00BD075C"/>
    <w:rsid w:val="00BD07A1"/>
    <w:rsid w:val="00BD0A5B"/>
    <w:rsid w:val="00BD10DF"/>
    <w:rsid w:val="00BD141C"/>
    <w:rsid w:val="00BD1A8E"/>
    <w:rsid w:val="00BD2235"/>
    <w:rsid w:val="00BD28C5"/>
    <w:rsid w:val="00BD2954"/>
    <w:rsid w:val="00BD2F75"/>
    <w:rsid w:val="00BD2FAD"/>
    <w:rsid w:val="00BD3195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916"/>
    <w:rsid w:val="00BD4A0A"/>
    <w:rsid w:val="00BD4AE1"/>
    <w:rsid w:val="00BD4DD7"/>
    <w:rsid w:val="00BD4E78"/>
    <w:rsid w:val="00BD50D6"/>
    <w:rsid w:val="00BD5151"/>
    <w:rsid w:val="00BD52B0"/>
    <w:rsid w:val="00BD5444"/>
    <w:rsid w:val="00BD55D8"/>
    <w:rsid w:val="00BD5678"/>
    <w:rsid w:val="00BD57E1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7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5D9"/>
    <w:rsid w:val="00BE19E8"/>
    <w:rsid w:val="00BE1C4C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3EFA"/>
    <w:rsid w:val="00BE43B3"/>
    <w:rsid w:val="00BE46B8"/>
    <w:rsid w:val="00BE47F7"/>
    <w:rsid w:val="00BE4830"/>
    <w:rsid w:val="00BE497E"/>
    <w:rsid w:val="00BE4A7E"/>
    <w:rsid w:val="00BE4AB3"/>
    <w:rsid w:val="00BE514C"/>
    <w:rsid w:val="00BE5210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5EF"/>
    <w:rsid w:val="00BE6A29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2B7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BB0"/>
    <w:rsid w:val="00BF4ED1"/>
    <w:rsid w:val="00BF507C"/>
    <w:rsid w:val="00BF514E"/>
    <w:rsid w:val="00BF518D"/>
    <w:rsid w:val="00BF5196"/>
    <w:rsid w:val="00BF51AB"/>
    <w:rsid w:val="00BF52F1"/>
    <w:rsid w:val="00BF54E7"/>
    <w:rsid w:val="00BF5639"/>
    <w:rsid w:val="00BF582A"/>
    <w:rsid w:val="00BF5980"/>
    <w:rsid w:val="00BF5993"/>
    <w:rsid w:val="00BF60FE"/>
    <w:rsid w:val="00BF6254"/>
    <w:rsid w:val="00BF639A"/>
    <w:rsid w:val="00BF6498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492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663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B3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5D53"/>
    <w:rsid w:val="00C05E5D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183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5D1"/>
    <w:rsid w:val="00C11CB7"/>
    <w:rsid w:val="00C11F29"/>
    <w:rsid w:val="00C11FC1"/>
    <w:rsid w:val="00C1217B"/>
    <w:rsid w:val="00C121D9"/>
    <w:rsid w:val="00C12391"/>
    <w:rsid w:val="00C12547"/>
    <w:rsid w:val="00C125EB"/>
    <w:rsid w:val="00C12880"/>
    <w:rsid w:val="00C12AF5"/>
    <w:rsid w:val="00C12D6B"/>
    <w:rsid w:val="00C12E72"/>
    <w:rsid w:val="00C1314F"/>
    <w:rsid w:val="00C1319A"/>
    <w:rsid w:val="00C13298"/>
    <w:rsid w:val="00C1330E"/>
    <w:rsid w:val="00C13352"/>
    <w:rsid w:val="00C13362"/>
    <w:rsid w:val="00C13537"/>
    <w:rsid w:val="00C1355D"/>
    <w:rsid w:val="00C135D9"/>
    <w:rsid w:val="00C139BE"/>
    <w:rsid w:val="00C13AAA"/>
    <w:rsid w:val="00C13C0B"/>
    <w:rsid w:val="00C13DFB"/>
    <w:rsid w:val="00C13E94"/>
    <w:rsid w:val="00C13E98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4F30"/>
    <w:rsid w:val="00C14FE5"/>
    <w:rsid w:val="00C15176"/>
    <w:rsid w:val="00C15475"/>
    <w:rsid w:val="00C1563C"/>
    <w:rsid w:val="00C15749"/>
    <w:rsid w:val="00C159CD"/>
    <w:rsid w:val="00C15A07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940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7F2"/>
    <w:rsid w:val="00C23D45"/>
    <w:rsid w:val="00C23FD7"/>
    <w:rsid w:val="00C24262"/>
    <w:rsid w:val="00C245FA"/>
    <w:rsid w:val="00C24821"/>
    <w:rsid w:val="00C248B4"/>
    <w:rsid w:val="00C24983"/>
    <w:rsid w:val="00C25017"/>
    <w:rsid w:val="00C252ED"/>
    <w:rsid w:val="00C25364"/>
    <w:rsid w:val="00C2536C"/>
    <w:rsid w:val="00C255A0"/>
    <w:rsid w:val="00C257F4"/>
    <w:rsid w:val="00C25865"/>
    <w:rsid w:val="00C25956"/>
    <w:rsid w:val="00C25A4C"/>
    <w:rsid w:val="00C25A86"/>
    <w:rsid w:val="00C25B82"/>
    <w:rsid w:val="00C25BAE"/>
    <w:rsid w:val="00C25BC6"/>
    <w:rsid w:val="00C2631A"/>
    <w:rsid w:val="00C26368"/>
    <w:rsid w:val="00C26412"/>
    <w:rsid w:val="00C26612"/>
    <w:rsid w:val="00C2684F"/>
    <w:rsid w:val="00C26B4C"/>
    <w:rsid w:val="00C26F46"/>
    <w:rsid w:val="00C272B4"/>
    <w:rsid w:val="00C27BBF"/>
    <w:rsid w:val="00C27E64"/>
    <w:rsid w:val="00C27F59"/>
    <w:rsid w:val="00C3014A"/>
    <w:rsid w:val="00C30656"/>
    <w:rsid w:val="00C30830"/>
    <w:rsid w:val="00C30D65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D21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AE1"/>
    <w:rsid w:val="00C33E72"/>
    <w:rsid w:val="00C33E96"/>
    <w:rsid w:val="00C33F42"/>
    <w:rsid w:val="00C34008"/>
    <w:rsid w:val="00C3453A"/>
    <w:rsid w:val="00C35031"/>
    <w:rsid w:val="00C352E0"/>
    <w:rsid w:val="00C355A9"/>
    <w:rsid w:val="00C35A00"/>
    <w:rsid w:val="00C35B9C"/>
    <w:rsid w:val="00C36133"/>
    <w:rsid w:val="00C36296"/>
    <w:rsid w:val="00C36417"/>
    <w:rsid w:val="00C364A4"/>
    <w:rsid w:val="00C3658E"/>
    <w:rsid w:val="00C36788"/>
    <w:rsid w:val="00C36B7F"/>
    <w:rsid w:val="00C36D1E"/>
    <w:rsid w:val="00C36E48"/>
    <w:rsid w:val="00C37A78"/>
    <w:rsid w:val="00C37CA7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EEC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6E3"/>
    <w:rsid w:val="00C50A6E"/>
    <w:rsid w:val="00C50C7E"/>
    <w:rsid w:val="00C50DD8"/>
    <w:rsid w:val="00C50DDE"/>
    <w:rsid w:val="00C50FC2"/>
    <w:rsid w:val="00C510CE"/>
    <w:rsid w:val="00C51112"/>
    <w:rsid w:val="00C511A6"/>
    <w:rsid w:val="00C5139E"/>
    <w:rsid w:val="00C51667"/>
    <w:rsid w:val="00C51761"/>
    <w:rsid w:val="00C5184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99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3EEE"/>
    <w:rsid w:val="00C5435D"/>
    <w:rsid w:val="00C543AD"/>
    <w:rsid w:val="00C54717"/>
    <w:rsid w:val="00C54A5F"/>
    <w:rsid w:val="00C54B32"/>
    <w:rsid w:val="00C54DEF"/>
    <w:rsid w:val="00C54FB4"/>
    <w:rsid w:val="00C5504B"/>
    <w:rsid w:val="00C551C8"/>
    <w:rsid w:val="00C552CD"/>
    <w:rsid w:val="00C553D5"/>
    <w:rsid w:val="00C555AE"/>
    <w:rsid w:val="00C55863"/>
    <w:rsid w:val="00C55A93"/>
    <w:rsid w:val="00C55BC8"/>
    <w:rsid w:val="00C563BA"/>
    <w:rsid w:val="00C5642D"/>
    <w:rsid w:val="00C56935"/>
    <w:rsid w:val="00C56B06"/>
    <w:rsid w:val="00C56CD9"/>
    <w:rsid w:val="00C56D0A"/>
    <w:rsid w:val="00C56DDD"/>
    <w:rsid w:val="00C56F87"/>
    <w:rsid w:val="00C57166"/>
    <w:rsid w:val="00C5726A"/>
    <w:rsid w:val="00C5729F"/>
    <w:rsid w:val="00C573F9"/>
    <w:rsid w:val="00C578D3"/>
    <w:rsid w:val="00C57A90"/>
    <w:rsid w:val="00C600BD"/>
    <w:rsid w:val="00C60435"/>
    <w:rsid w:val="00C60492"/>
    <w:rsid w:val="00C6068A"/>
    <w:rsid w:val="00C607C0"/>
    <w:rsid w:val="00C60817"/>
    <w:rsid w:val="00C6084A"/>
    <w:rsid w:val="00C60D45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A6B"/>
    <w:rsid w:val="00C62C1B"/>
    <w:rsid w:val="00C62F48"/>
    <w:rsid w:val="00C63034"/>
    <w:rsid w:val="00C630B1"/>
    <w:rsid w:val="00C6316F"/>
    <w:rsid w:val="00C63340"/>
    <w:rsid w:val="00C633FE"/>
    <w:rsid w:val="00C635DC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A84"/>
    <w:rsid w:val="00C70BFE"/>
    <w:rsid w:val="00C70FA9"/>
    <w:rsid w:val="00C70FC1"/>
    <w:rsid w:val="00C7102F"/>
    <w:rsid w:val="00C71541"/>
    <w:rsid w:val="00C71887"/>
    <w:rsid w:val="00C71BB3"/>
    <w:rsid w:val="00C71C1C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9B8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9C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C2D"/>
    <w:rsid w:val="00C75D74"/>
    <w:rsid w:val="00C75DFE"/>
    <w:rsid w:val="00C75F99"/>
    <w:rsid w:val="00C761EA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C3B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816"/>
    <w:rsid w:val="00C91BB5"/>
    <w:rsid w:val="00C91CB7"/>
    <w:rsid w:val="00C91D65"/>
    <w:rsid w:val="00C91DA7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56B"/>
    <w:rsid w:val="00C94645"/>
    <w:rsid w:val="00C94A6B"/>
    <w:rsid w:val="00C94A9A"/>
    <w:rsid w:val="00C94BAB"/>
    <w:rsid w:val="00C94CAD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2A4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DE6"/>
    <w:rsid w:val="00CA0E8B"/>
    <w:rsid w:val="00CA0E91"/>
    <w:rsid w:val="00CA13B2"/>
    <w:rsid w:val="00CA18AD"/>
    <w:rsid w:val="00CA19B4"/>
    <w:rsid w:val="00CA1AC7"/>
    <w:rsid w:val="00CA1BC4"/>
    <w:rsid w:val="00CA1CB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D2B"/>
    <w:rsid w:val="00CA2EA7"/>
    <w:rsid w:val="00CA2F7D"/>
    <w:rsid w:val="00CA3094"/>
    <w:rsid w:val="00CA32DA"/>
    <w:rsid w:val="00CA33CF"/>
    <w:rsid w:val="00CA34FA"/>
    <w:rsid w:val="00CA36DE"/>
    <w:rsid w:val="00CA37CB"/>
    <w:rsid w:val="00CA3857"/>
    <w:rsid w:val="00CA3930"/>
    <w:rsid w:val="00CA3998"/>
    <w:rsid w:val="00CA3A80"/>
    <w:rsid w:val="00CA3AC3"/>
    <w:rsid w:val="00CA3AF0"/>
    <w:rsid w:val="00CA3CA9"/>
    <w:rsid w:val="00CA3DE4"/>
    <w:rsid w:val="00CA3F98"/>
    <w:rsid w:val="00CA407C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0A0"/>
    <w:rsid w:val="00CA71DB"/>
    <w:rsid w:val="00CA7415"/>
    <w:rsid w:val="00CA7C31"/>
    <w:rsid w:val="00CA7EBA"/>
    <w:rsid w:val="00CA7F5B"/>
    <w:rsid w:val="00CA7FB7"/>
    <w:rsid w:val="00CB0002"/>
    <w:rsid w:val="00CB02DE"/>
    <w:rsid w:val="00CB05FD"/>
    <w:rsid w:val="00CB0780"/>
    <w:rsid w:val="00CB07DC"/>
    <w:rsid w:val="00CB0C2B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EB5"/>
    <w:rsid w:val="00CB1F96"/>
    <w:rsid w:val="00CB213E"/>
    <w:rsid w:val="00CB215B"/>
    <w:rsid w:val="00CB2728"/>
    <w:rsid w:val="00CB2B71"/>
    <w:rsid w:val="00CB2CCE"/>
    <w:rsid w:val="00CB2D67"/>
    <w:rsid w:val="00CB2DCF"/>
    <w:rsid w:val="00CB2F53"/>
    <w:rsid w:val="00CB301A"/>
    <w:rsid w:val="00CB34AD"/>
    <w:rsid w:val="00CB36EC"/>
    <w:rsid w:val="00CB3B1A"/>
    <w:rsid w:val="00CB3B7D"/>
    <w:rsid w:val="00CB3C29"/>
    <w:rsid w:val="00CB3C2D"/>
    <w:rsid w:val="00CB3D04"/>
    <w:rsid w:val="00CB3DC5"/>
    <w:rsid w:val="00CB3E4B"/>
    <w:rsid w:val="00CB3E92"/>
    <w:rsid w:val="00CB42CA"/>
    <w:rsid w:val="00CB4730"/>
    <w:rsid w:val="00CB47CB"/>
    <w:rsid w:val="00CB49A8"/>
    <w:rsid w:val="00CB4AA6"/>
    <w:rsid w:val="00CB4B79"/>
    <w:rsid w:val="00CB4D64"/>
    <w:rsid w:val="00CB4E74"/>
    <w:rsid w:val="00CB5025"/>
    <w:rsid w:val="00CB5040"/>
    <w:rsid w:val="00CB5106"/>
    <w:rsid w:val="00CB51A6"/>
    <w:rsid w:val="00CB5322"/>
    <w:rsid w:val="00CB5759"/>
    <w:rsid w:val="00CB57C3"/>
    <w:rsid w:val="00CB5D0E"/>
    <w:rsid w:val="00CB5E98"/>
    <w:rsid w:val="00CB5FD5"/>
    <w:rsid w:val="00CB60C6"/>
    <w:rsid w:val="00CB6500"/>
    <w:rsid w:val="00CB66C4"/>
    <w:rsid w:val="00CB67EA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298"/>
    <w:rsid w:val="00CC038D"/>
    <w:rsid w:val="00CC0431"/>
    <w:rsid w:val="00CC0886"/>
    <w:rsid w:val="00CC0890"/>
    <w:rsid w:val="00CC09C2"/>
    <w:rsid w:val="00CC0A3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496"/>
    <w:rsid w:val="00CC2616"/>
    <w:rsid w:val="00CC26C5"/>
    <w:rsid w:val="00CC2BCF"/>
    <w:rsid w:val="00CC2BF6"/>
    <w:rsid w:val="00CC2C37"/>
    <w:rsid w:val="00CC2E38"/>
    <w:rsid w:val="00CC2ED4"/>
    <w:rsid w:val="00CC2F4A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AD9"/>
    <w:rsid w:val="00CC4C06"/>
    <w:rsid w:val="00CC4E68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CE1"/>
    <w:rsid w:val="00CC6D03"/>
    <w:rsid w:val="00CC71E5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6F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73D"/>
    <w:rsid w:val="00CD3F4E"/>
    <w:rsid w:val="00CD4047"/>
    <w:rsid w:val="00CD434B"/>
    <w:rsid w:val="00CD4408"/>
    <w:rsid w:val="00CD450F"/>
    <w:rsid w:val="00CD45E9"/>
    <w:rsid w:val="00CD4700"/>
    <w:rsid w:val="00CD4E2C"/>
    <w:rsid w:val="00CD5698"/>
    <w:rsid w:val="00CD5964"/>
    <w:rsid w:val="00CD5B37"/>
    <w:rsid w:val="00CD613D"/>
    <w:rsid w:val="00CD61D1"/>
    <w:rsid w:val="00CD6206"/>
    <w:rsid w:val="00CD633F"/>
    <w:rsid w:val="00CD64AD"/>
    <w:rsid w:val="00CD6723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8D9"/>
    <w:rsid w:val="00CE0EB7"/>
    <w:rsid w:val="00CE10C6"/>
    <w:rsid w:val="00CE1376"/>
    <w:rsid w:val="00CE15A0"/>
    <w:rsid w:val="00CE184B"/>
    <w:rsid w:val="00CE1C5C"/>
    <w:rsid w:val="00CE20DE"/>
    <w:rsid w:val="00CE2162"/>
    <w:rsid w:val="00CE2260"/>
    <w:rsid w:val="00CE24CA"/>
    <w:rsid w:val="00CE26EF"/>
    <w:rsid w:val="00CE28A2"/>
    <w:rsid w:val="00CE298C"/>
    <w:rsid w:val="00CE2AF3"/>
    <w:rsid w:val="00CE2B41"/>
    <w:rsid w:val="00CE2EB1"/>
    <w:rsid w:val="00CE327D"/>
    <w:rsid w:val="00CE3401"/>
    <w:rsid w:val="00CE341D"/>
    <w:rsid w:val="00CE3443"/>
    <w:rsid w:val="00CE3511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736"/>
    <w:rsid w:val="00CE58A0"/>
    <w:rsid w:val="00CE59AF"/>
    <w:rsid w:val="00CE5C4A"/>
    <w:rsid w:val="00CE5D52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12"/>
    <w:rsid w:val="00CE774E"/>
    <w:rsid w:val="00CE7A36"/>
    <w:rsid w:val="00CE7A6D"/>
    <w:rsid w:val="00CE7AF0"/>
    <w:rsid w:val="00CE7B6A"/>
    <w:rsid w:val="00CF054C"/>
    <w:rsid w:val="00CF05B9"/>
    <w:rsid w:val="00CF060E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D9E"/>
    <w:rsid w:val="00CF2E9F"/>
    <w:rsid w:val="00CF3069"/>
    <w:rsid w:val="00CF34E0"/>
    <w:rsid w:val="00CF3528"/>
    <w:rsid w:val="00CF3722"/>
    <w:rsid w:val="00CF38F0"/>
    <w:rsid w:val="00CF3AD3"/>
    <w:rsid w:val="00CF3B69"/>
    <w:rsid w:val="00CF3BD3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3C8"/>
    <w:rsid w:val="00CF7551"/>
    <w:rsid w:val="00CF7635"/>
    <w:rsid w:val="00CF79E0"/>
    <w:rsid w:val="00D0005E"/>
    <w:rsid w:val="00D00302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8FC"/>
    <w:rsid w:val="00D029D4"/>
    <w:rsid w:val="00D029DC"/>
    <w:rsid w:val="00D02BCC"/>
    <w:rsid w:val="00D02E9D"/>
    <w:rsid w:val="00D03266"/>
    <w:rsid w:val="00D03561"/>
    <w:rsid w:val="00D0369F"/>
    <w:rsid w:val="00D036DF"/>
    <w:rsid w:val="00D036F8"/>
    <w:rsid w:val="00D038DF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56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DB7"/>
    <w:rsid w:val="00D11F60"/>
    <w:rsid w:val="00D1225A"/>
    <w:rsid w:val="00D123B3"/>
    <w:rsid w:val="00D12536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A3C"/>
    <w:rsid w:val="00D14EF4"/>
    <w:rsid w:val="00D14F56"/>
    <w:rsid w:val="00D14F5A"/>
    <w:rsid w:val="00D15153"/>
    <w:rsid w:val="00D151AA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627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491"/>
    <w:rsid w:val="00D175C1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3C3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2E4B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4C1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375"/>
    <w:rsid w:val="00D2659A"/>
    <w:rsid w:val="00D269FA"/>
    <w:rsid w:val="00D26A87"/>
    <w:rsid w:val="00D26B38"/>
    <w:rsid w:val="00D26C7E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45C"/>
    <w:rsid w:val="00D3254D"/>
    <w:rsid w:val="00D32570"/>
    <w:rsid w:val="00D326DA"/>
    <w:rsid w:val="00D32A6C"/>
    <w:rsid w:val="00D32B86"/>
    <w:rsid w:val="00D32BB8"/>
    <w:rsid w:val="00D32CBF"/>
    <w:rsid w:val="00D32CC4"/>
    <w:rsid w:val="00D32D10"/>
    <w:rsid w:val="00D33024"/>
    <w:rsid w:val="00D331D1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CD"/>
    <w:rsid w:val="00D346F6"/>
    <w:rsid w:val="00D34836"/>
    <w:rsid w:val="00D34B03"/>
    <w:rsid w:val="00D34B30"/>
    <w:rsid w:val="00D34E50"/>
    <w:rsid w:val="00D35186"/>
    <w:rsid w:val="00D3542B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DA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A49"/>
    <w:rsid w:val="00D41DB1"/>
    <w:rsid w:val="00D41FAB"/>
    <w:rsid w:val="00D42193"/>
    <w:rsid w:val="00D4292B"/>
    <w:rsid w:val="00D42931"/>
    <w:rsid w:val="00D429EF"/>
    <w:rsid w:val="00D42D71"/>
    <w:rsid w:val="00D42F42"/>
    <w:rsid w:val="00D4314B"/>
    <w:rsid w:val="00D432BE"/>
    <w:rsid w:val="00D43464"/>
    <w:rsid w:val="00D4352D"/>
    <w:rsid w:val="00D43583"/>
    <w:rsid w:val="00D43647"/>
    <w:rsid w:val="00D4384C"/>
    <w:rsid w:val="00D43E2B"/>
    <w:rsid w:val="00D43FF6"/>
    <w:rsid w:val="00D4400D"/>
    <w:rsid w:val="00D4424A"/>
    <w:rsid w:val="00D44444"/>
    <w:rsid w:val="00D4456E"/>
    <w:rsid w:val="00D447A3"/>
    <w:rsid w:val="00D449BD"/>
    <w:rsid w:val="00D449C4"/>
    <w:rsid w:val="00D44B65"/>
    <w:rsid w:val="00D44CC0"/>
    <w:rsid w:val="00D44CFD"/>
    <w:rsid w:val="00D44F1F"/>
    <w:rsid w:val="00D4517F"/>
    <w:rsid w:val="00D454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1BD"/>
    <w:rsid w:val="00D471C6"/>
    <w:rsid w:val="00D47573"/>
    <w:rsid w:val="00D47CEB"/>
    <w:rsid w:val="00D47FE2"/>
    <w:rsid w:val="00D50151"/>
    <w:rsid w:val="00D501C4"/>
    <w:rsid w:val="00D506A2"/>
    <w:rsid w:val="00D50718"/>
    <w:rsid w:val="00D50731"/>
    <w:rsid w:val="00D50771"/>
    <w:rsid w:val="00D50790"/>
    <w:rsid w:val="00D509BC"/>
    <w:rsid w:val="00D509EB"/>
    <w:rsid w:val="00D50BD2"/>
    <w:rsid w:val="00D50C1A"/>
    <w:rsid w:val="00D50D65"/>
    <w:rsid w:val="00D50DA6"/>
    <w:rsid w:val="00D50FCA"/>
    <w:rsid w:val="00D5117A"/>
    <w:rsid w:val="00D512CE"/>
    <w:rsid w:val="00D51420"/>
    <w:rsid w:val="00D51448"/>
    <w:rsid w:val="00D515BA"/>
    <w:rsid w:val="00D5174D"/>
    <w:rsid w:val="00D51921"/>
    <w:rsid w:val="00D520BD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3E0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C2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A2D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0F30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2E8B"/>
    <w:rsid w:val="00D73121"/>
    <w:rsid w:val="00D73157"/>
    <w:rsid w:val="00D731B7"/>
    <w:rsid w:val="00D73250"/>
    <w:rsid w:val="00D732AF"/>
    <w:rsid w:val="00D7339C"/>
    <w:rsid w:val="00D73451"/>
    <w:rsid w:val="00D7350B"/>
    <w:rsid w:val="00D73945"/>
    <w:rsid w:val="00D73A01"/>
    <w:rsid w:val="00D74021"/>
    <w:rsid w:val="00D741DD"/>
    <w:rsid w:val="00D74212"/>
    <w:rsid w:val="00D74403"/>
    <w:rsid w:val="00D7445F"/>
    <w:rsid w:val="00D748D2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D03"/>
    <w:rsid w:val="00D75D4B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010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AAC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848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613"/>
    <w:rsid w:val="00D93A0E"/>
    <w:rsid w:val="00D93AFF"/>
    <w:rsid w:val="00D93BCE"/>
    <w:rsid w:val="00D93C31"/>
    <w:rsid w:val="00D93D3C"/>
    <w:rsid w:val="00D945B6"/>
    <w:rsid w:val="00D9471E"/>
    <w:rsid w:val="00D94756"/>
    <w:rsid w:val="00D947A6"/>
    <w:rsid w:val="00D949B0"/>
    <w:rsid w:val="00D949B8"/>
    <w:rsid w:val="00D949CE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33F"/>
    <w:rsid w:val="00DA06BE"/>
    <w:rsid w:val="00DA0716"/>
    <w:rsid w:val="00DA094D"/>
    <w:rsid w:val="00DA0DCF"/>
    <w:rsid w:val="00DA0F31"/>
    <w:rsid w:val="00DA139B"/>
    <w:rsid w:val="00DA14F7"/>
    <w:rsid w:val="00DA1520"/>
    <w:rsid w:val="00DA16EA"/>
    <w:rsid w:val="00DA179D"/>
    <w:rsid w:val="00DA1A80"/>
    <w:rsid w:val="00DA1D42"/>
    <w:rsid w:val="00DA1D5C"/>
    <w:rsid w:val="00DA1D86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3741"/>
    <w:rsid w:val="00DA4482"/>
    <w:rsid w:val="00DA48E4"/>
    <w:rsid w:val="00DA4A0A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7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060"/>
    <w:rsid w:val="00DB02A8"/>
    <w:rsid w:val="00DB0400"/>
    <w:rsid w:val="00DB07A7"/>
    <w:rsid w:val="00DB0803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A1"/>
    <w:rsid w:val="00DB1378"/>
    <w:rsid w:val="00DB1553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73D"/>
    <w:rsid w:val="00DB3901"/>
    <w:rsid w:val="00DB3916"/>
    <w:rsid w:val="00DB3B45"/>
    <w:rsid w:val="00DB3F39"/>
    <w:rsid w:val="00DB462E"/>
    <w:rsid w:val="00DB4673"/>
    <w:rsid w:val="00DB487C"/>
    <w:rsid w:val="00DB4924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8CB"/>
    <w:rsid w:val="00DB7B18"/>
    <w:rsid w:val="00DB7D33"/>
    <w:rsid w:val="00DB7D5D"/>
    <w:rsid w:val="00DB7F27"/>
    <w:rsid w:val="00DC037C"/>
    <w:rsid w:val="00DC039D"/>
    <w:rsid w:val="00DC04B6"/>
    <w:rsid w:val="00DC05FF"/>
    <w:rsid w:val="00DC0667"/>
    <w:rsid w:val="00DC0865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CEF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854"/>
    <w:rsid w:val="00DC5C17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BF5"/>
    <w:rsid w:val="00DC7CF0"/>
    <w:rsid w:val="00DD003C"/>
    <w:rsid w:val="00DD0375"/>
    <w:rsid w:val="00DD06D0"/>
    <w:rsid w:val="00DD0BDA"/>
    <w:rsid w:val="00DD0C8D"/>
    <w:rsid w:val="00DD0D78"/>
    <w:rsid w:val="00DD0F24"/>
    <w:rsid w:val="00DD13A1"/>
    <w:rsid w:val="00DD1488"/>
    <w:rsid w:val="00DD1787"/>
    <w:rsid w:val="00DD1B2F"/>
    <w:rsid w:val="00DD21DA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B5B"/>
    <w:rsid w:val="00DD4C53"/>
    <w:rsid w:val="00DD4D79"/>
    <w:rsid w:val="00DD4DEB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D6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AE"/>
    <w:rsid w:val="00DE01B7"/>
    <w:rsid w:val="00DE0353"/>
    <w:rsid w:val="00DE0358"/>
    <w:rsid w:val="00DE057D"/>
    <w:rsid w:val="00DE06F8"/>
    <w:rsid w:val="00DE07C7"/>
    <w:rsid w:val="00DE0E76"/>
    <w:rsid w:val="00DE11B3"/>
    <w:rsid w:val="00DE140B"/>
    <w:rsid w:val="00DE150D"/>
    <w:rsid w:val="00DE1693"/>
    <w:rsid w:val="00DE1AB6"/>
    <w:rsid w:val="00DE1B23"/>
    <w:rsid w:val="00DE1CAF"/>
    <w:rsid w:val="00DE1ED2"/>
    <w:rsid w:val="00DE1F8F"/>
    <w:rsid w:val="00DE1FDE"/>
    <w:rsid w:val="00DE1FF8"/>
    <w:rsid w:val="00DE21C2"/>
    <w:rsid w:val="00DE2313"/>
    <w:rsid w:val="00DE24BB"/>
    <w:rsid w:val="00DE26B1"/>
    <w:rsid w:val="00DE27CC"/>
    <w:rsid w:val="00DE2A2B"/>
    <w:rsid w:val="00DE2B1D"/>
    <w:rsid w:val="00DE2C83"/>
    <w:rsid w:val="00DE2DAE"/>
    <w:rsid w:val="00DE2E70"/>
    <w:rsid w:val="00DE3378"/>
    <w:rsid w:val="00DE33B8"/>
    <w:rsid w:val="00DE3410"/>
    <w:rsid w:val="00DE363A"/>
    <w:rsid w:val="00DE3772"/>
    <w:rsid w:val="00DE37B9"/>
    <w:rsid w:val="00DE388B"/>
    <w:rsid w:val="00DE38AD"/>
    <w:rsid w:val="00DE3948"/>
    <w:rsid w:val="00DE3A59"/>
    <w:rsid w:val="00DE3B3C"/>
    <w:rsid w:val="00DE3CBF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9A3"/>
    <w:rsid w:val="00DE5A6F"/>
    <w:rsid w:val="00DE5B07"/>
    <w:rsid w:val="00DE5D00"/>
    <w:rsid w:val="00DE5D8D"/>
    <w:rsid w:val="00DE5DAF"/>
    <w:rsid w:val="00DE5DD6"/>
    <w:rsid w:val="00DE5E01"/>
    <w:rsid w:val="00DE628C"/>
    <w:rsid w:val="00DE630B"/>
    <w:rsid w:val="00DE6433"/>
    <w:rsid w:val="00DE6657"/>
    <w:rsid w:val="00DE6903"/>
    <w:rsid w:val="00DE6FB1"/>
    <w:rsid w:val="00DE7282"/>
    <w:rsid w:val="00DE73E3"/>
    <w:rsid w:val="00DE7621"/>
    <w:rsid w:val="00DE7A4F"/>
    <w:rsid w:val="00DE7C2E"/>
    <w:rsid w:val="00DE7D49"/>
    <w:rsid w:val="00DE7F4F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77F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5F76"/>
    <w:rsid w:val="00DF644F"/>
    <w:rsid w:val="00DF6A6F"/>
    <w:rsid w:val="00DF6CD2"/>
    <w:rsid w:val="00DF6DDF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DED"/>
    <w:rsid w:val="00DF7E50"/>
    <w:rsid w:val="00DF7EDA"/>
    <w:rsid w:val="00E00307"/>
    <w:rsid w:val="00E0031C"/>
    <w:rsid w:val="00E00564"/>
    <w:rsid w:val="00E00817"/>
    <w:rsid w:val="00E0097F"/>
    <w:rsid w:val="00E00983"/>
    <w:rsid w:val="00E00AE4"/>
    <w:rsid w:val="00E00EBD"/>
    <w:rsid w:val="00E0105E"/>
    <w:rsid w:val="00E01179"/>
    <w:rsid w:val="00E01543"/>
    <w:rsid w:val="00E018AB"/>
    <w:rsid w:val="00E01B4D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0BA"/>
    <w:rsid w:val="00E0336C"/>
    <w:rsid w:val="00E034F3"/>
    <w:rsid w:val="00E035E8"/>
    <w:rsid w:val="00E038F7"/>
    <w:rsid w:val="00E03BE5"/>
    <w:rsid w:val="00E03BF3"/>
    <w:rsid w:val="00E03CC9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689"/>
    <w:rsid w:val="00E057C1"/>
    <w:rsid w:val="00E057E7"/>
    <w:rsid w:val="00E058B1"/>
    <w:rsid w:val="00E05904"/>
    <w:rsid w:val="00E059EA"/>
    <w:rsid w:val="00E05A22"/>
    <w:rsid w:val="00E05EB2"/>
    <w:rsid w:val="00E05F7E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699"/>
    <w:rsid w:val="00E108E5"/>
    <w:rsid w:val="00E109A4"/>
    <w:rsid w:val="00E109EE"/>
    <w:rsid w:val="00E10C1B"/>
    <w:rsid w:val="00E10D7B"/>
    <w:rsid w:val="00E113F7"/>
    <w:rsid w:val="00E116F4"/>
    <w:rsid w:val="00E117F3"/>
    <w:rsid w:val="00E1185E"/>
    <w:rsid w:val="00E118C5"/>
    <w:rsid w:val="00E11A87"/>
    <w:rsid w:val="00E11B2F"/>
    <w:rsid w:val="00E11E99"/>
    <w:rsid w:val="00E120CD"/>
    <w:rsid w:val="00E12275"/>
    <w:rsid w:val="00E1242C"/>
    <w:rsid w:val="00E128E2"/>
    <w:rsid w:val="00E12B2F"/>
    <w:rsid w:val="00E12BC6"/>
    <w:rsid w:val="00E12FD2"/>
    <w:rsid w:val="00E12FEF"/>
    <w:rsid w:val="00E13099"/>
    <w:rsid w:val="00E1310C"/>
    <w:rsid w:val="00E13407"/>
    <w:rsid w:val="00E1361C"/>
    <w:rsid w:val="00E13854"/>
    <w:rsid w:val="00E13AC7"/>
    <w:rsid w:val="00E13D18"/>
    <w:rsid w:val="00E13F5B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8BC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6E92"/>
    <w:rsid w:val="00E17254"/>
    <w:rsid w:val="00E17333"/>
    <w:rsid w:val="00E1733D"/>
    <w:rsid w:val="00E17358"/>
    <w:rsid w:val="00E174DD"/>
    <w:rsid w:val="00E1757D"/>
    <w:rsid w:val="00E176CC"/>
    <w:rsid w:val="00E17978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DEB"/>
    <w:rsid w:val="00E21F33"/>
    <w:rsid w:val="00E221C3"/>
    <w:rsid w:val="00E2237D"/>
    <w:rsid w:val="00E22885"/>
    <w:rsid w:val="00E228A1"/>
    <w:rsid w:val="00E2366C"/>
    <w:rsid w:val="00E236D6"/>
    <w:rsid w:val="00E2377E"/>
    <w:rsid w:val="00E23936"/>
    <w:rsid w:val="00E23AD1"/>
    <w:rsid w:val="00E23DCE"/>
    <w:rsid w:val="00E23E4D"/>
    <w:rsid w:val="00E24028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38F"/>
    <w:rsid w:val="00E255B6"/>
    <w:rsid w:val="00E255FD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119"/>
    <w:rsid w:val="00E273AC"/>
    <w:rsid w:val="00E276E3"/>
    <w:rsid w:val="00E27840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2FE0"/>
    <w:rsid w:val="00E33099"/>
    <w:rsid w:val="00E331C8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09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979"/>
    <w:rsid w:val="00E37C96"/>
    <w:rsid w:val="00E37CB2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68"/>
    <w:rsid w:val="00E41D86"/>
    <w:rsid w:val="00E41E6A"/>
    <w:rsid w:val="00E42431"/>
    <w:rsid w:val="00E42DFF"/>
    <w:rsid w:val="00E42E64"/>
    <w:rsid w:val="00E42E7D"/>
    <w:rsid w:val="00E42F6A"/>
    <w:rsid w:val="00E43143"/>
    <w:rsid w:val="00E434C7"/>
    <w:rsid w:val="00E4352D"/>
    <w:rsid w:val="00E4395B"/>
    <w:rsid w:val="00E43D04"/>
    <w:rsid w:val="00E43F22"/>
    <w:rsid w:val="00E4409A"/>
    <w:rsid w:val="00E44248"/>
    <w:rsid w:val="00E44A1A"/>
    <w:rsid w:val="00E44AC1"/>
    <w:rsid w:val="00E44AD9"/>
    <w:rsid w:val="00E44BC7"/>
    <w:rsid w:val="00E4512C"/>
    <w:rsid w:val="00E451D8"/>
    <w:rsid w:val="00E45215"/>
    <w:rsid w:val="00E45444"/>
    <w:rsid w:val="00E455C4"/>
    <w:rsid w:val="00E45D6B"/>
    <w:rsid w:val="00E45D81"/>
    <w:rsid w:val="00E45DF6"/>
    <w:rsid w:val="00E45E78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7D6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1D"/>
    <w:rsid w:val="00E5159F"/>
    <w:rsid w:val="00E51729"/>
    <w:rsid w:val="00E517B9"/>
    <w:rsid w:val="00E51865"/>
    <w:rsid w:val="00E518C8"/>
    <w:rsid w:val="00E51AC4"/>
    <w:rsid w:val="00E51CBB"/>
    <w:rsid w:val="00E51E45"/>
    <w:rsid w:val="00E52344"/>
    <w:rsid w:val="00E5244A"/>
    <w:rsid w:val="00E527C2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CC8"/>
    <w:rsid w:val="00E56DD3"/>
    <w:rsid w:val="00E57134"/>
    <w:rsid w:val="00E57170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0F88"/>
    <w:rsid w:val="00E61206"/>
    <w:rsid w:val="00E61504"/>
    <w:rsid w:val="00E6163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807"/>
    <w:rsid w:val="00E66AF0"/>
    <w:rsid w:val="00E66EE8"/>
    <w:rsid w:val="00E67470"/>
    <w:rsid w:val="00E67679"/>
    <w:rsid w:val="00E67771"/>
    <w:rsid w:val="00E67874"/>
    <w:rsid w:val="00E67A04"/>
    <w:rsid w:val="00E67A53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491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767"/>
    <w:rsid w:val="00E728A6"/>
    <w:rsid w:val="00E72BBD"/>
    <w:rsid w:val="00E72CCD"/>
    <w:rsid w:val="00E72FDB"/>
    <w:rsid w:val="00E73317"/>
    <w:rsid w:val="00E733FB"/>
    <w:rsid w:val="00E736BC"/>
    <w:rsid w:val="00E737AA"/>
    <w:rsid w:val="00E73877"/>
    <w:rsid w:val="00E73885"/>
    <w:rsid w:val="00E73BDE"/>
    <w:rsid w:val="00E73C5A"/>
    <w:rsid w:val="00E73E2A"/>
    <w:rsid w:val="00E73EE2"/>
    <w:rsid w:val="00E73F34"/>
    <w:rsid w:val="00E74192"/>
    <w:rsid w:val="00E74662"/>
    <w:rsid w:val="00E74E7E"/>
    <w:rsid w:val="00E7511A"/>
    <w:rsid w:val="00E75202"/>
    <w:rsid w:val="00E752A7"/>
    <w:rsid w:val="00E753C9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55"/>
    <w:rsid w:val="00E76EE0"/>
    <w:rsid w:val="00E77080"/>
    <w:rsid w:val="00E772D4"/>
    <w:rsid w:val="00E77381"/>
    <w:rsid w:val="00E774A1"/>
    <w:rsid w:val="00E77BDC"/>
    <w:rsid w:val="00E77DF7"/>
    <w:rsid w:val="00E77EF9"/>
    <w:rsid w:val="00E802C7"/>
    <w:rsid w:val="00E80304"/>
    <w:rsid w:val="00E80554"/>
    <w:rsid w:val="00E808A1"/>
    <w:rsid w:val="00E808BD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56"/>
    <w:rsid w:val="00E822BE"/>
    <w:rsid w:val="00E82386"/>
    <w:rsid w:val="00E825FF"/>
    <w:rsid w:val="00E8291D"/>
    <w:rsid w:val="00E8297B"/>
    <w:rsid w:val="00E82A81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BEC"/>
    <w:rsid w:val="00E85CFF"/>
    <w:rsid w:val="00E85E78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6DA6"/>
    <w:rsid w:val="00E8712E"/>
    <w:rsid w:val="00E874A4"/>
    <w:rsid w:val="00E875F9"/>
    <w:rsid w:val="00E878A3"/>
    <w:rsid w:val="00E87D9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6B"/>
    <w:rsid w:val="00E91092"/>
    <w:rsid w:val="00E91992"/>
    <w:rsid w:val="00E91BFA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990"/>
    <w:rsid w:val="00E95A64"/>
    <w:rsid w:val="00E95D0D"/>
    <w:rsid w:val="00E95D18"/>
    <w:rsid w:val="00E964A5"/>
    <w:rsid w:val="00E964D8"/>
    <w:rsid w:val="00E9663F"/>
    <w:rsid w:val="00E967B6"/>
    <w:rsid w:val="00E9691B"/>
    <w:rsid w:val="00E96A19"/>
    <w:rsid w:val="00E96A71"/>
    <w:rsid w:val="00E96C54"/>
    <w:rsid w:val="00E96F4E"/>
    <w:rsid w:val="00E970C3"/>
    <w:rsid w:val="00E970F1"/>
    <w:rsid w:val="00E9711D"/>
    <w:rsid w:val="00E97161"/>
    <w:rsid w:val="00E97433"/>
    <w:rsid w:val="00E97472"/>
    <w:rsid w:val="00E97527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6D"/>
    <w:rsid w:val="00EA2AEE"/>
    <w:rsid w:val="00EA2C77"/>
    <w:rsid w:val="00EA2D0B"/>
    <w:rsid w:val="00EA2DB1"/>
    <w:rsid w:val="00EA2DC2"/>
    <w:rsid w:val="00EA3033"/>
    <w:rsid w:val="00EA327A"/>
    <w:rsid w:val="00EA33DC"/>
    <w:rsid w:val="00EA3D81"/>
    <w:rsid w:val="00EA3E7B"/>
    <w:rsid w:val="00EA3F37"/>
    <w:rsid w:val="00EA4225"/>
    <w:rsid w:val="00EA422B"/>
    <w:rsid w:val="00EA4237"/>
    <w:rsid w:val="00EA451C"/>
    <w:rsid w:val="00EA475C"/>
    <w:rsid w:val="00EA4775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7C9"/>
    <w:rsid w:val="00EA7A91"/>
    <w:rsid w:val="00EA7BCC"/>
    <w:rsid w:val="00EA7CD4"/>
    <w:rsid w:val="00EB0044"/>
    <w:rsid w:val="00EB02C0"/>
    <w:rsid w:val="00EB03A2"/>
    <w:rsid w:val="00EB0649"/>
    <w:rsid w:val="00EB06A6"/>
    <w:rsid w:val="00EB0770"/>
    <w:rsid w:val="00EB11A2"/>
    <w:rsid w:val="00EB148D"/>
    <w:rsid w:val="00EB1723"/>
    <w:rsid w:val="00EB1A98"/>
    <w:rsid w:val="00EB1AC1"/>
    <w:rsid w:val="00EB1AFA"/>
    <w:rsid w:val="00EB1C80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D4B"/>
    <w:rsid w:val="00EB3F27"/>
    <w:rsid w:val="00EB4077"/>
    <w:rsid w:val="00EB41A5"/>
    <w:rsid w:val="00EB41DB"/>
    <w:rsid w:val="00EB420A"/>
    <w:rsid w:val="00EB4509"/>
    <w:rsid w:val="00EB45CC"/>
    <w:rsid w:val="00EB4850"/>
    <w:rsid w:val="00EB4C1B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5F8C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2E"/>
    <w:rsid w:val="00EB7451"/>
    <w:rsid w:val="00EB75C3"/>
    <w:rsid w:val="00EB7644"/>
    <w:rsid w:val="00EB7A96"/>
    <w:rsid w:val="00EB7D5E"/>
    <w:rsid w:val="00EB7DF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480"/>
    <w:rsid w:val="00EC15C0"/>
    <w:rsid w:val="00EC16B4"/>
    <w:rsid w:val="00EC1B29"/>
    <w:rsid w:val="00EC1C56"/>
    <w:rsid w:val="00EC1CD2"/>
    <w:rsid w:val="00EC1D34"/>
    <w:rsid w:val="00EC1D73"/>
    <w:rsid w:val="00EC1ECC"/>
    <w:rsid w:val="00EC1EDB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D55"/>
    <w:rsid w:val="00EC3E22"/>
    <w:rsid w:val="00EC3E4D"/>
    <w:rsid w:val="00EC3FC8"/>
    <w:rsid w:val="00EC407D"/>
    <w:rsid w:val="00EC42EE"/>
    <w:rsid w:val="00EC455C"/>
    <w:rsid w:val="00EC45F5"/>
    <w:rsid w:val="00EC465A"/>
    <w:rsid w:val="00EC4770"/>
    <w:rsid w:val="00EC48C0"/>
    <w:rsid w:val="00EC4904"/>
    <w:rsid w:val="00EC4B0A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306"/>
    <w:rsid w:val="00EC6579"/>
    <w:rsid w:val="00EC67E3"/>
    <w:rsid w:val="00EC6A59"/>
    <w:rsid w:val="00EC6B5C"/>
    <w:rsid w:val="00EC6F91"/>
    <w:rsid w:val="00EC72A5"/>
    <w:rsid w:val="00EC7419"/>
    <w:rsid w:val="00EC75B6"/>
    <w:rsid w:val="00EC762C"/>
    <w:rsid w:val="00EC773F"/>
    <w:rsid w:val="00EC7837"/>
    <w:rsid w:val="00EC7923"/>
    <w:rsid w:val="00EC7D40"/>
    <w:rsid w:val="00EC7E75"/>
    <w:rsid w:val="00EC7FE3"/>
    <w:rsid w:val="00ED0847"/>
    <w:rsid w:val="00ED08C6"/>
    <w:rsid w:val="00ED0933"/>
    <w:rsid w:val="00ED0C31"/>
    <w:rsid w:val="00ED0D3A"/>
    <w:rsid w:val="00ED0DDF"/>
    <w:rsid w:val="00ED10CB"/>
    <w:rsid w:val="00ED1221"/>
    <w:rsid w:val="00ED154C"/>
    <w:rsid w:val="00ED167E"/>
    <w:rsid w:val="00ED17DE"/>
    <w:rsid w:val="00ED1879"/>
    <w:rsid w:val="00ED1C45"/>
    <w:rsid w:val="00ED1DED"/>
    <w:rsid w:val="00ED1E95"/>
    <w:rsid w:val="00ED1EFB"/>
    <w:rsid w:val="00ED2358"/>
    <w:rsid w:val="00ED2483"/>
    <w:rsid w:val="00ED25C8"/>
    <w:rsid w:val="00ED26AC"/>
    <w:rsid w:val="00ED27B8"/>
    <w:rsid w:val="00ED287E"/>
    <w:rsid w:val="00ED29ED"/>
    <w:rsid w:val="00ED2CA8"/>
    <w:rsid w:val="00ED2CCF"/>
    <w:rsid w:val="00ED2E4A"/>
    <w:rsid w:val="00ED300F"/>
    <w:rsid w:val="00ED330C"/>
    <w:rsid w:val="00ED33E2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18"/>
    <w:rsid w:val="00ED5964"/>
    <w:rsid w:val="00ED59A9"/>
    <w:rsid w:val="00ED59D7"/>
    <w:rsid w:val="00ED5C22"/>
    <w:rsid w:val="00ED5C59"/>
    <w:rsid w:val="00ED5E72"/>
    <w:rsid w:val="00ED5FB9"/>
    <w:rsid w:val="00ED60D1"/>
    <w:rsid w:val="00ED615B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DFF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AC1"/>
    <w:rsid w:val="00EE1D28"/>
    <w:rsid w:val="00EE1DB6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7CD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10"/>
    <w:rsid w:val="00EE6566"/>
    <w:rsid w:val="00EE659C"/>
    <w:rsid w:val="00EE667E"/>
    <w:rsid w:val="00EE6868"/>
    <w:rsid w:val="00EE697D"/>
    <w:rsid w:val="00EE6993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0F3E"/>
    <w:rsid w:val="00EF1181"/>
    <w:rsid w:val="00EF149A"/>
    <w:rsid w:val="00EF15C2"/>
    <w:rsid w:val="00EF1889"/>
    <w:rsid w:val="00EF19DB"/>
    <w:rsid w:val="00EF1A20"/>
    <w:rsid w:val="00EF1EB0"/>
    <w:rsid w:val="00EF21BA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3D3E"/>
    <w:rsid w:val="00EF3F28"/>
    <w:rsid w:val="00EF44B4"/>
    <w:rsid w:val="00EF49C6"/>
    <w:rsid w:val="00EF4CCC"/>
    <w:rsid w:val="00EF503B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9AF"/>
    <w:rsid w:val="00F01CA0"/>
    <w:rsid w:val="00F01D55"/>
    <w:rsid w:val="00F0265D"/>
    <w:rsid w:val="00F02829"/>
    <w:rsid w:val="00F02864"/>
    <w:rsid w:val="00F028A6"/>
    <w:rsid w:val="00F02D07"/>
    <w:rsid w:val="00F02E4A"/>
    <w:rsid w:val="00F031EE"/>
    <w:rsid w:val="00F03271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A33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46"/>
    <w:rsid w:val="00F07E53"/>
    <w:rsid w:val="00F07FA9"/>
    <w:rsid w:val="00F10031"/>
    <w:rsid w:val="00F100B3"/>
    <w:rsid w:val="00F10239"/>
    <w:rsid w:val="00F1026B"/>
    <w:rsid w:val="00F10494"/>
    <w:rsid w:val="00F106D1"/>
    <w:rsid w:val="00F1088C"/>
    <w:rsid w:val="00F10C4D"/>
    <w:rsid w:val="00F10D4F"/>
    <w:rsid w:val="00F10FD1"/>
    <w:rsid w:val="00F11078"/>
    <w:rsid w:val="00F11225"/>
    <w:rsid w:val="00F113A4"/>
    <w:rsid w:val="00F116B3"/>
    <w:rsid w:val="00F11848"/>
    <w:rsid w:val="00F11885"/>
    <w:rsid w:val="00F118A0"/>
    <w:rsid w:val="00F11906"/>
    <w:rsid w:val="00F11A7C"/>
    <w:rsid w:val="00F11BCE"/>
    <w:rsid w:val="00F11C21"/>
    <w:rsid w:val="00F1212F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1CE"/>
    <w:rsid w:val="00F1426B"/>
    <w:rsid w:val="00F14798"/>
    <w:rsid w:val="00F1485D"/>
    <w:rsid w:val="00F14F56"/>
    <w:rsid w:val="00F1502D"/>
    <w:rsid w:val="00F153E9"/>
    <w:rsid w:val="00F154B1"/>
    <w:rsid w:val="00F15913"/>
    <w:rsid w:val="00F15938"/>
    <w:rsid w:val="00F15C94"/>
    <w:rsid w:val="00F15D44"/>
    <w:rsid w:val="00F15DE6"/>
    <w:rsid w:val="00F16114"/>
    <w:rsid w:val="00F16252"/>
    <w:rsid w:val="00F16366"/>
    <w:rsid w:val="00F173A1"/>
    <w:rsid w:val="00F176F9"/>
    <w:rsid w:val="00F17835"/>
    <w:rsid w:val="00F1795F"/>
    <w:rsid w:val="00F17B17"/>
    <w:rsid w:val="00F17DCB"/>
    <w:rsid w:val="00F17E46"/>
    <w:rsid w:val="00F17EB3"/>
    <w:rsid w:val="00F2020E"/>
    <w:rsid w:val="00F203A0"/>
    <w:rsid w:val="00F203C8"/>
    <w:rsid w:val="00F20427"/>
    <w:rsid w:val="00F205C1"/>
    <w:rsid w:val="00F207AF"/>
    <w:rsid w:val="00F207D1"/>
    <w:rsid w:val="00F20C16"/>
    <w:rsid w:val="00F20E7B"/>
    <w:rsid w:val="00F21669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5F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E2E"/>
    <w:rsid w:val="00F26EAB"/>
    <w:rsid w:val="00F26F2B"/>
    <w:rsid w:val="00F270B2"/>
    <w:rsid w:val="00F27353"/>
    <w:rsid w:val="00F27416"/>
    <w:rsid w:val="00F27487"/>
    <w:rsid w:val="00F276C0"/>
    <w:rsid w:val="00F27A9C"/>
    <w:rsid w:val="00F27AA6"/>
    <w:rsid w:val="00F27BBF"/>
    <w:rsid w:val="00F27BC0"/>
    <w:rsid w:val="00F27E16"/>
    <w:rsid w:val="00F27EA1"/>
    <w:rsid w:val="00F3000E"/>
    <w:rsid w:val="00F300D7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B2D"/>
    <w:rsid w:val="00F33C66"/>
    <w:rsid w:val="00F33CDA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29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E31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37A"/>
    <w:rsid w:val="00F4257F"/>
    <w:rsid w:val="00F42B72"/>
    <w:rsid w:val="00F42B85"/>
    <w:rsid w:val="00F432CE"/>
    <w:rsid w:val="00F436AC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C0F"/>
    <w:rsid w:val="00F46DE5"/>
    <w:rsid w:val="00F46E0E"/>
    <w:rsid w:val="00F46E92"/>
    <w:rsid w:val="00F472F7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080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D81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419"/>
    <w:rsid w:val="00F53A05"/>
    <w:rsid w:val="00F53A35"/>
    <w:rsid w:val="00F53C39"/>
    <w:rsid w:val="00F53C4C"/>
    <w:rsid w:val="00F53E29"/>
    <w:rsid w:val="00F53E8E"/>
    <w:rsid w:val="00F546E9"/>
    <w:rsid w:val="00F54710"/>
    <w:rsid w:val="00F5489E"/>
    <w:rsid w:val="00F549DA"/>
    <w:rsid w:val="00F54B30"/>
    <w:rsid w:val="00F551E4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A83"/>
    <w:rsid w:val="00F60B17"/>
    <w:rsid w:val="00F60B2C"/>
    <w:rsid w:val="00F60B43"/>
    <w:rsid w:val="00F60BD7"/>
    <w:rsid w:val="00F60FE9"/>
    <w:rsid w:val="00F61021"/>
    <w:rsid w:val="00F61165"/>
    <w:rsid w:val="00F612AB"/>
    <w:rsid w:val="00F6147A"/>
    <w:rsid w:val="00F615DC"/>
    <w:rsid w:val="00F61983"/>
    <w:rsid w:val="00F619A8"/>
    <w:rsid w:val="00F61A1D"/>
    <w:rsid w:val="00F61A57"/>
    <w:rsid w:val="00F61D87"/>
    <w:rsid w:val="00F61FBC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116"/>
    <w:rsid w:val="00F6339E"/>
    <w:rsid w:val="00F63536"/>
    <w:rsid w:val="00F63665"/>
    <w:rsid w:val="00F63674"/>
    <w:rsid w:val="00F636BE"/>
    <w:rsid w:val="00F6376C"/>
    <w:rsid w:val="00F638F1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27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E57"/>
    <w:rsid w:val="00F66F8F"/>
    <w:rsid w:val="00F67935"/>
    <w:rsid w:val="00F67ECA"/>
    <w:rsid w:val="00F67F24"/>
    <w:rsid w:val="00F701E3"/>
    <w:rsid w:val="00F70231"/>
    <w:rsid w:val="00F70360"/>
    <w:rsid w:val="00F70478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A56"/>
    <w:rsid w:val="00F73B80"/>
    <w:rsid w:val="00F73BA1"/>
    <w:rsid w:val="00F73E48"/>
    <w:rsid w:val="00F73F48"/>
    <w:rsid w:val="00F746B3"/>
    <w:rsid w:val="00F747C6"/>
    <w:rsid w:val="00F74806"/>
    <w:rsid w:val="00F74848"/>
    <w:rsid w:val="00F74A76"/>
    <w:rsid w:val="00F74D6D"/>
    <w:rsid w:val="00F74F65"/>
    <w:rsid w:val="00F74F78"/>
    <w:rsid w:val="00F74FF4"/>
    <w:rsid w:val="00F75018"/>
    <w:rsid w:val="00F75262"/>
    <w:rsid w:val="00F753A3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CC2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4C5"/>
    <w:rsid w:val="00F806DD"/>
    <w:rsid w:val="00F80828"/>
    <w:rsid w:val="00F8086C"/>
    <w:rsid w:val="00F80953"/>
    <w:rsid w:val="00F80C13"/>
    <w:rsid w:val="00F80CDF"/>
    <w:rsid w:val="00F810FF"/>
    <w:rsid w:val="00F8111B"/>
    <w:rsid w:val="00F813C9"/>
    <w:rsid w:val="00F8149A"/>
    <w:rsid w:val="00F8155B"/>
    <w:rsid w:val="00F8166E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2FA7"/>
    <w:rsid w:val="00F83010"/>
    <w:rsid w:val="00F8307A"/>
    <w:rsid w:val="00F833E4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1F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0EB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4D4"/>
    <w:rsid w:val="00F8758F"/>
    <w:rsid w:val="00F87670"/>
    <w:rsid w:val="00F87870"/>
    <w:rsid w:val="00F87895"/>
    <w:rsid w:val="00F87BBC"/>
    <w:rsid w:val="00F901FA"/>
    <w:rsid w:val="00F9020A"/>
    <w:rsid w:val="00F904FC"/>
    <w:rsid w:val="00F906BA"/>
    <w:rsid w:val="00F907C5"/>
    <w:rsid w:val="00F90926"/>
    <w:rsid w:val="00F90A6B"/>
    <w:rsid w:val="00F90E84"/>
    <w:rsid w:val="00F9106E"/>
    <w:rsid w:val="00F910AB"/>
    <w:rsid w:val="00F91166"/>
    <w:rsid w:val="00F913D8"/>
    <w:rsid w:val="00F91820"/>
    <w:rsid w:val="00F91B45"/>
    <w:rsid w:val="00F92174"/>
    <w:rsid w:val="00F923F7"/>
    <w:rsid w:val="00F9247A"/>
    <w:rsid w:val="00F92672"/>
    <w:rsid w:val="00F92707"/>
    <w:rsid w:val="00F92B57"/>
    <w:rsid w:val="00F92C2B"/>
    <w:rsid w:val="00F92CBA"/>
    <w:rsid w:val="00F92E74"/>
    <w:rsid w:val="00F93364"/>
    <w:rsid w:val="00F93528"/>
    <w:rsid w:val="00F93804"/>
    <w:rsid w:val="00F93866"/>
    <w:rsid w:val="00F93D66"/>
    <w:rsid w:val="00F93D8F"/>
    <w:rsid w:val="00F94047"/>
    <w:rsid w:val="00F94221"/>
    <w:rsid w:val="00F943BE"/>
    <w:rsid w:val="00F94664"/>
    <w:rsid w:val="00F946CE"/>
    <w:rsid w:val="00F946E5"/>
    <w:rsid w:val="00F9499F"/>
    <w:rsid w:val="00F949D5"/>
    <w:rsid w:val="00F94BB0"/>
    <w:rsid w:val="00F94F07"/>
    <w:rsid w:val="00F95088"/>
    <w:rsid w:val="00F95169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8B"/>
    <w:rsid w:val="00F976B7"/>
    <w:rsid w:val="00F976CB"/>
    <w:rsid w:val="00F97712"/>
    <w:rsid w:val="00F97B3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4C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40A"/>
    <w:rsid w:val="00FA3960"/>
    <w:rsid w:val="00FA3B80"/>
    <w:rsid w:val="00FA4061"/>
    <w:rsid w:val="00FA41EC"/>
    <w:rsid w:val="00FA4275"/>
    <w:rsid w:val="00FA4A84"/>
    <w:rsid w:val="00FA4CA5"/>
    <w:rsid w:val="00FA4CBB"/>
    <w:rsid w:val="00FA4D31"/>
    <w:rsid w:val="00FA4DA4"/>
    <w:rsid w:val="00FA4FFC"/>
    <w:rsid w:val="00FA5108"/>
    <w:rsid w:val="00FA55AC"/>
    <w:rsid w:val="00FA5680"/>
    <w:rsid w:val="00FA5AB9"/>
    <w:rsid w:val="00FA6288"/>
    <w:rsid w:val="00FA6454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034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AA3"/>
    <w:rsid w:val="00FB100F"/>
    <w:rsid w:val="00FB1242"/>
    <w:rsid w:val="00FB152E"/>
    <w:rsid w:val="00FB167D"/>
    <w:rsid w:val="00FB16E9"/>
    <w:rsid w:val="00FB1857"/>
    <w:rsid w:val="00FB1991"/>
    <w:rsid w:val="00FB1ABB"/>
    <w:rsid w:val="00FB1C33"/>
    <w:rsid w:val="00FB1EC9"/>
    <w:rsid w:val="00FB2519"/>
    <w:rsid w:val="00FB2651"/>
    <w:rsid w:val="00FB28F6"/>
    <w:rsid w:val="00FB2AB0"/>
    <w:rsid w:val="00FB2B38"/>
    <w:rsid w:val="00FB2D0C"/>
    <w:rsid w:val="00FB2D95"/>
    <w:rsid w:val="00FB2F5C"/>
    <w:rsid w:val="00FB3435"/>
    <w:rsid w:val="00FB346C"/>
    <w:rsid w:val="00FB35BE"/>
    <w:rsid w:val="00FB361C"/>
    <w:rsid w:val="00FB3735"/>
    <w:rsid w:val="00FB3D4E"/>
    <w:rsid w:val="00FB3DF5"/>
    <w:rsid w:val="00FB3E71"/>
    <w:rsid w:val="00FB3EF9"/>
    <w:rsid w:val="00FB40A8"/>
    <w:rsid w:val="00FB4130"/>
    <w:rsid w:val="00FB4183"/>
    <w:rsid w:val="00FB4370"/>
    <w:rsid w:val="00FB44F1"/>
    <w:rsid w:val="00FB4FF8"/>
    <w:rsid w:val="00FB50AD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21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3B5"/>
    <w:rsid w:val="00FC173A"/>
    <w:rsid w:val="00FC19C6"/>
    <w:rsid w:val="00FC1C7B"/>
    <w:rsid w:val="00FC1E21"/>
    <w:rsid w:val="00FC2069"/>
    <w:rsid w:val="00FC217F"/>
    <w:rsid w:val="00FC2186"/>
    <w:rsid w:val="00FC2483"/>
    <w:rsid w:val="00FC260B"/>
    <w:rsid w:val="00FC2764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96B"/>
    <w:rsid w:val="00FC3C74"/>
    <w:rsid w:val="00FC3CF6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A63"/>
    <w:rsid w:val="00FC6A6F"/>
    <w:rsid w:val="00FC6DBA"/>
    <w:rsid w:val="00FC6F4D"/>
    <w:rsid w:val="00FC713B"/>
    <w:rsid w:val="00FC7831"/>
    <w:rsid w:val="00FC7924"/>
    <w:rsid w:val="00FC7B9F"/>
    <w:rsid w:val="00FC7BC9"/>
    <w:rsid w:val="00FC7E69"/>
    <w:rsid w:val="00FC7EA3"/>
    <w:rsid w:val="00FC7EF0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3C37"/>
    <w:rsid w:val="00FD4153"/>
    <w:rsid w:val="00FD424E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801"/>
    <w:rsid w:val="00FD6AC4"/>
    <w:rsid w:val="00FD6AE0"/>
    <w:rsid w:val="00FD6B38"/>
    <w:rsid w:val="00FD6F62"/>
    <w:rsid w:val="00FD6FF0"/>
    <w:rsid w:val="00FD7211"/>
    <w:rsid w:val="00FD7259"/>
    <w:rsid w:val="00FD7288"/>
    <w:rsid w:val="00FD73CE"/>
    <w:rsid w:val="00FD7542"/>
    <w:rsid w:val="00FD7BFC"/>
    <w:rsid w:val="00FE00D8"/>
    <w:rsid w:val="00FE04A7"/>
    <w:rsid w:val="00FE05A6"/>
    <w:rsid w:val="00FE067E"/>
    <w:rsid w:val="00FE095D"/>
    <w:rsid w:val="00FE0AB9"/>
    <w:rsid w:val="00FE0F57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AFA"/>
    <w:rsid w:val="00FE2CCD"/>
    <w:rsid w:val="00FE30CF"/>
    <w:rsid w:val="00FE31A2"/>
    <w:rsid w:val="00FE31BE"/>
    <w:rsid w:val="00FE332A"/>
    <w:rsid w:val="00FE3BBB"/>
    <w:rsid w:val="00FE3DD3"/>
    <w:rsid w:val="00FE3F76"/>
    <w:rsid w:val="00FE4009"/>
    <w:rsid w:val="00FE419F"/>
    <w:rsid w:val="00FE4268"/>
    <w:rsid w:val="00FE4555"/>
    <w:rsid w:val="00FE474D"/>
    <w:rsid w:val="00FE480C"/>
    <w:rsid w:val="00FE486E"/>
    <w:rsid w:val="00FE4CC3"/>
    <w:rsid w:val="00FE4CF2"/>
    <w:rsid w:val="00FE50C5"/>
    <w:rsid w:val="00FE54AA"/>
    <w:rsid w:val="00FE57B1"/>
    <w:rsid w:val="00FE5A91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B29"/>
    <w:rsid w:val="00FF0EBB"/>
    <w:rsid w:val="00FF0F60"/>
    <w:rsid w:val="00FF1253"/>
    <w:rsid w:val="00FF14EB"/>
    <w:rsid w:val="00FF163A"/>
    <w:rsid w:val="00FF16B5"/>
    <w:rsid w:val="00FF174B"/>
    <w:rsid w:val="00FF1834"/>
    <w:rsid w:val="00FF1925"/>
    <w:rsid w:val="00FF1CFB"/>
    <w:rsid w:val="00FF1DC6"/>
    <w:rsid w:val="00FF1EE9"/>
    <w:rsid w:val="00FF2176"/>
    <w:rsid w:val="00FF23D5"/>
    <w:rsid w:val="00FF2414"/>
    <w:rsid w:val="00FF2752"/>
    <w:rsid w:val="00FF28BF"/>
    <w:rsid w:val="00FF2A4B"/>
    <w:rsid w:val="00FF2C45"/>
    <w:rsid w:val="00FF2D87"/>
    <w:rsid w:val="00FF2E42"/>
    <w:rsid w:val="00FF2EF4"/>
    <w:rsid w:val="00FF2F4C"/>
    <w:rsid w:val="00FF30A3"/>
    <w:rsid w:val="00FF3307"/>
    <w:rsid w:val="00FF33C1"/>
    <w:rsid w:val="00FF35D0"/>
    <w:rsid w:val="00FF371B"/>
    <w:rsid w:val="00FF37B1"/>
    <w:rsid w:val="00FF37C8"/>
    <w:rsid w:val="00FF3808"/>
    <w:rsid w:val="00FF3834"/>
    <w:rsid w:val="00FF3C07"/>
    <w:rsid w:val="00FF42CC"/>
    <w:rsid w:val="00FF43B2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6E9A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9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982E79-5C84-4381-86F1-1136B895192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2834B96-29FF-4F76-8E78-3215DA574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52B1C8-8424-4381-ABCB-86CF95A27C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510</TotalTime>
  <Pages>34</Pages>
  <Words>6241</Words>
  <Characters>35577</Characters>
  <Application>Microsoft Office Word</Application>
  <DocSecurity>0</DocSecurity>
  <Lines>296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41735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Panthita Piravinij</cp:lastModifiedBy>
  <cp:revision>84</cp:revision>
  <cp:lastPrinted>2026-05-11T09:20:00Z</cp:lastPrinted>
  <dcterms:created xsi:type="dcterms:W3CDTF">2026-04-30T11:18:00Z</dcterms:created>
  <dcterms:modified xsi:type="dcterms:W3CDTF">2026-05-13T08:40:00Z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GrammarlyDocumentId">
    <vt:lpwstr>7d8e1d8c-4350-455e-b2a4-7bcdb3975c59</vt:lpwstr>
  </property>
</Properties>
</file>